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075" w:rsidRDefault="00EA2075" w:rsidP="00527AA7">
      <w:pPr>
        <w:autoSpaceDE w:val="0"/>
        <w:autoSpaceDN w:val="0"/>
        <w:spacing w:after="0" w:line="240" w:lineRule="auto"/>
        <w:ind w:right="6192"/>
        <w:jc w:val="right"/>
        <w:rPr>
          <w:rFonts w:ascii="Times New Roman" w:hAnsi="Times New Roman"/>
          <w:bCs/>
          <w:i/>
          <w:iCs/>
          <w:sz w:val="24"/>
          <w:szCs w:val="24"/>
          <w:lang w:eastAsia="pl-PL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pl-PL"/>
        </w:rPr>
        <w:t xml:space="preserve">     </w:t>
      </w:r>
    </w:p>
    <w:p w:rsidR="00EA2075" w:rsidRPr="00D672D9" w:rsidRDefault="00EA2075" w:rsidP="00D672D9">
      <w:pPr>
        <w:autoSpaceDE w:val="0"/>
        <w:autoSpaceDN w:val="0"/>
        <w:spacing w:after="0" w:line="240" w:lineRule="auto"/>
        <w:ind w:right="6218"/>
        <w:jc w:val="center"/>
        <w:rPr>
          <w:rFonts w:ascii="Times New Roman" w:hAnsi="Times New Roman"/>
          <w:bCs/>
          <w:i/>
          <w:iCs/>
          <w:sz w:val="24"/>
          <w:szCs w:val="24"/>
          <w:lang w:eastAsia="pl-PL"/>
        </w:rPr>
      </w:pPr>
      <w:r w:rsidRPr="00D672D9">
        <w:rPr>
          <w:rFonts w:ascii="Times New Roman" w:hAnsi="Times New Roman"/>
          <w:bCs/>
          <w:i/>
          <w:iCs/>
          <w:sz w:val="24"/>
          <w:szCs w:val="24"/>
          <w:lang w:eastAsia="pl-PL"/>
        </w:rPr>
        <w:t>……………………………</w:t>
      </w:r>
    </w:p>
    <w:p w:rsidR="00EA2075" w:rsidRPr="00D672D9" w:rsidRDefault="00EA2075" w:rsidP="00D672D9">
      <w:pPr>
        <w:autoSpaceDE w:val="0"/>
        <w:autoSpaceDN w:val="0"/>
        <w:spacing w:after="0" w:line="240" w:lineRule="auto"/>
        <w:ind w:right="6218"/>
        <w:jc w:val="center"/>
        <w:rPr>
          <w:rFonts w:ascii="Times New Roman" w:hAnsi="Times New Roman"/>
          <w:sz w:val="24"/>
          <w:szCs w:val="24"/>
          <w:lang w:eastAsia="pl-PL"/>
        </w:rPr>
      </w:pPr>
      <w:r w:rsidRPr="00D672D9">
        <w:rPr>
          <w:rFonts w:ascii="Times New Roman" w:hAnsi="Times New Roman"/>
          <w:sz w:val="24"/>
          <w:szCs w:val="24"/>
          <w:lang w:eastAsia="pl-PL"/>
        </w:rPr>
        <w:t xml:space="preserve">Pieczątka oferenta </w:t>
      </w:r>
    </w:p>
    <w:p w:rsidR="00EA2075" w:rsidRPr="00D672D9" w:rsidRDefault="00EA2075" w:rsidP="00D672D9">
      <w:pPr>
        <w:autoSpaceDE w:val="0"/>
        <w:autoSpaceDN w:val="0"/>
        <w:spacing w:after="0" w:line="240" w:lineRule="auto"/>
        <w:ind w:left="5760" w:right="98"/>
        <w:jc w:val="center"/>
        <w:rPr>
          <w:rFonts w:ascii="Times New Roman" w:hAnsi="Times New Roman"/>
          <w:bCs/>
          <w:i/>
          <w:iCs/>
          <w:sz w:val="24"/>
          <w:szCs w:val="24"/>
          <w:lang w:eastAsia="pl-PL"/>
        </w:rPr>
      </w:pPr>
      <w:r w:rsidRPr="00D672D9">
        <w:rPr>
          <w:rFonts w:ascii="Times New Roman" w:hAnsi="Times New Roman"/>
          <w:sz w:val="24"/>
          <w:szCs w:val="24"/>
          <w:lang w:eastAsia="pl-PL"/>
        </w:rPr>
        <w:t>...........................................</w:t>
      </w:r>
    </w:p>
    <w:p w:rsidR="00EA2075" w:rsidRPr="00D672D9" w:rsidRDefault="00EA2075" w:rsidP="00D672D9">
      <w:pPr>
        <w:autoSpaceDE w:val="0"/>
        <w:autoSpaceDN w:val="0"/>
        <w:spacing w:after="0" w:line="240" w:lineRule="auto"/>
        <w:ind w:left="5760" w:right="98"/>
        <w:jc w:val="center"/>
        <w:rPr>
          <w:rFonts w:ascii="Times New Roman" w:hAnsi="Times New Roman"/>
          <w:sz w:val="24"/>
          <w:szCs w:val="24"/>
          <w:lang w:eastAsia="pl-PL"/>
        </w:rPr>
      </w:pPr>
      <w:r w:rsidRPr="00D672D9">
        <w:rPr>
          <w:rFonts w:ascii="Times New Roman" w:hAnsi="Times New Roman"/>
          <w:sz w:val="24"/>
          <w:szCs w:val="24"/>
          <w:lang w:eastAsia="pl-PL"/>
        </w:rPr>
        <w:t>Miejscowość, data</w:t>
      </w:r>
    </w:p>
    <w:p w:rsidR="00EA2075" w:rsidRPr="00D672D9" w:rsidRDefault="00EA2075" w:rsidP="00D672D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D672D9">
        <w:rPr>
          <w:rFonts w:ascii="Times New Roman" w:hAnsi="Times New Roman"/>
          <w:sz w:val="24"/>
          <w:szCs w:val="24"/>
          <w:lang w:eastAsia="pl-PL"/>
        </w:rPr>
        <w:t xml:space="preserve">                                                         </w:t>
      </w:r>
    </w:p>
    <w:p w:rsidR="00EA2075" w:rsidRDefault="00EA2075" w:rsidP="00527AA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eastAsia="pl-PL"/>
        </w:rPr>
      </w:pPr>
      <w:r>
        <w:rPr>
          <w:rFonts w:ascii="Times New Roman" w:hAnsi="Times New Roman"/>
          <w:b/>
          <w:sz w:val="24"/>
          <w:szCs w:val="24"/>
          <w:lang w:eastAsia="pl-PL"/>
        </w:rPr>
        <w:t>Załącznik nr1</w:t>
      </w:r>
    </w:p>
    <w:p w:rsidR="00EA2075" w:rsidRDefault="00EA2075" w:rsidP="00D672D9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pl-PL"/>
        </w:rPr>
      </w:pPr>
    </w:p>
    <w:p w:rsidR="00EA2075" w:rsidRPr="00D672D9" w:rsidRDefault="00EA2075" w:rsidP="00D672D9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pl-PL"/>
        </w:rPr>
      </w:pPr>
      <w:r w:rsidRPr="00D672D9">
        <w:rPr>
          <w:rFonts w:ascii="Times New Roman" w:hAnsi="Times New Roman"/>
          <w:b/>
          <w:sz w:val="24"/>
          <w:szCs w:val="24"/>
          <w:lang w:eastAsia="pl-PL"/>
        </w:rPr>
        <w:t>OFERTA</w:t>
      </w:r>
    </w:p>
    <w:p w:rsidR="00EA2075" w:rsidRPr="00D672D9" w:rsidRDefault="00EA2075" w:rsidP="00D672D9">
      <w:pPr>
        <w:autoSpaceDE w:val="0"/>
        <w:autoSpaceDN w:val="0"/>
        <w:spacing w:after="0" w:line="240" w:lineRule="auto"/>
        <w:ind w:left="4500" w:firstLine="6"/>
        <w:jc w:val="center"/>
        <w:rPr>
          <w:rFonts w:ascii="Times New Roman" w:hAnsi="Times New Roman"/>
          <w:sz w:val="24"/>
          <w:szCs w:val="24"/>
          <w:lang w:eastAsia="pl-PL"/>
        </w:rPr>
      </w:pPr>
      <w:r w:rsidRPr="00D672D9">
        <w:rPr>
          <w:rFonts w:ascii="Times New Roman" w:hAnsi="Times New Roman"/>
          <w:sz w:val="24"/>
          <w:szCs w:val="24"/>
          <w:lang w:eastAsia="pl-PL"/>
        </w:rPr>
        <w:t>Do</w:t>
      </w:r>
    </w:p>
    <w:p w:rsidR="00EA2075" w:rsidRPr="00D672D9" w:rsidRDefault="00EA2075" w:rsidP="00D672D9">
      <w:pPr>
        <w:autoSpaceDE w:val="0"/>
        <w:autoSpaceDN w:val="0"/>
        <w:spacing w:after="0" w:line="240" w:lineRule="auto"/>
        <w:ind w:left="4500"/>
        <w:jc w:val="center"/>
        <w:rPr>
          <w:rFonts w:ascii="Times New Roman" w:hAnsi="Times New Roman"/>
          <w:sz w:val="24"/>
          <w:szCs w:val="24"/>
          <w:lang w:eastAsia="pl-PL"/>
        </w:rPr>
      </w:pPr>
      <w:r w:rsidRPr="00D672D9">
        <w:rPr>
          <w:rFonts w:ascii="Times New Roman" w:hAnsi="Times New Roman"/>
          <w:sz w:val="24"/>
          <w:szCs w:val="24"/>
          <w:lang w:eastAsia="pl-PL"/>
        </w:rPr>
        <w:t>Gminy Nowy Korczyn</w:t>
      </w:r>
    </w:p>
    <w:p w:rsidR="00EA2075" w:rsidRPr="00D672D9" w:rsidRDefault="00EA2075" w:rsidP="00D672D9">
      <w:pPr>
        <w:autoSpaceDE w:val="0"/>
        <w:autoSpaceDN w:val="0"/>
        <w:spacing w:after="0" w:line="240" w:lineRule="auto"/>
        <w:ind w:left="4500"/>
        <w:jc w:val="center"/>
        <w:rPr>
          <w:rFonts w:ascii="Times New Roman" w:hAnsi="Times New Roman"/>
          <w:sz w:val="24"/>
          <w:szCs w:val="24"/>
          <w:lang w:eastAsia="pl-PL"/>
        </w:rPr>
      </w:pPr>
      <w:r w:rsidRPr="00D672D9">
        <w:rPr>
          <w:rFonts w:ascii="Times New Roman" w:hAnsi="Times New Roman"/>
          <w:sz w:val="24"/>
          <w:szCs w:val="24"/>
          <w:lang w:eastAsia="pl-PL"/>
        </w:rPr>
        <w:t>ul. Krakowska 1</w:t>
      </w:r>
    </w:p>
    <w:p w:rsidR="00EA2075" w:rsidRPr="00D672D9" w:rsidRDefault="00EA2075" w:rsidP="00D672D9">
      <w:pPr>
        <w:autoSpaceDE w:val="0"/>
        <w:autoSpaceDN w:val="0"/>
        <w:spacing w:after="0" w:line="240" w:lineRule="auto"/>
        <w:ind w:left="4500"/>
        <w:jc w:val="center"/>
        <w:rPr>
          <w:rFonts w:ascii="Times New Roman" w:hAnsi="Times New Roman"/>
          <w:sz w:val="24"/>
          <w:szCs w:val="24"/>
          <w:lang w:eastAsia="pl-PL"/>
        </w:rPr>
      </w:pPr>
      <w:r w:rsidRPr="00D672D9">
        <w:rPr>
          <w:rFonts w:ascii="Times New Roman" w:hAnsi="Times New Roman"/>
          <w:sz w:val="24"/>
          <w:szCs w:val="24"/>
          <w:lang w:eastAsia="pl-PL"/>
        </w:rPr>
        <w:t xml:space="preserve">28 – 136 Nowy Korczyn </w:t>
      </w:r>
    </w:p>
    <w:p w:rsidR="00EA2075" w:rsidRPr="00D672D9" w:rsidRDefault="00EA2075" w:rsidP="00D672D9">
      <w:pPr>
        <w:autoSpaceDE w:val="0"/>
        <w:autoSpaceDN w:val="0"/>
        <w:spacing w:after="0" w:line="240" w:lineRule="auto"/>
        <w:ind w:left="4500"/>
        <w:jc w:val="center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D672D9">
        <w:rPr>
          <w:rFonts w:ascii="Times New Roman" w:hAnsi="Times New Roman"/>
          <w:color w:val="000000"/>
          <w:sz w:val="24"/>
          <w:szCs w:val="24"/>
          <w:lang w:eastAsia="pl-PL"/>
        </w:rPr>
        <w:t>Fax: 41/ 377 10 44</w:t>
      </w:r>
    </w:p>
    <w:p w:rsidR="00EA2075" w:rsidRPr="00D672D9" w:rsidRDefault="00EA2075" w:rsidP="00D672D9">
      <w:pPr>
        <w:autoSpaceDE w:val="0"/>
        <w:autoSpaceDN w:val="0"/>
        <w:spacing w:after="0" w:line="240" w:lineRule="auto"/>
        <w:ind w:left="4500"/>
        <w:jc w:val="center"/>
        <w:rPr>
          <w:rFonts w:ascii="Times New Roman" w:hAnsi="Times New Roman"/>
          <w:sz w:val="24"/>
          <w:szCs w:val="24"/>
          <w:lang w:eastAsia="pl-PL"/>
        </w:rPr>
      </w:pPr>
      <w:r w:rsidRPr="00D672D9">
        <w:rPr>
          <w:rFonts w:ascii="Times New Roman" w:hAnsi="Times New Roman"/>
          <w:sz w:val="24"/>
          <w:szCs w:val="24"/>
          <w:lang w:eastAsia="pl-PL"/>
        </w:rPr>
        <w:t xml:space="preserve">E-mail: </w:t>
      </w:r>
      <w:hyperlink r:id="rId5" w:history="1">
        <w:r w:rsidRPr="00D672D9">
          <w:rPr>
            <w:rFonts w:ascii="Times New Roman" w:hAnsi="Times New Roman"/>
            <w:color w:val="0000FF"/>
            <w:sz w:val="24"/>
            <w:szCs w:val="24"/>
            <w:u w:val="single"/>
            <w:lang w:eastAsia="pl-PL"/>
          </w:rPr>
          <w:t>gmina@nowykorczyn.pl</w:t>
        </w:r>
      </w:hyperlink>
      <w:r w:rsidRPr="00D672D9">
        <w:rPr>
          <w:rFonts w:ascii="Times New Roman" w:hAnsi="Times New Roman"/>
          <w:sz w:val="24"/>
          <w:szCs w:val="24"/>
          <w:lang w:eastAsia="pl-PL"/>
        </w:rPr>
        <w:t xml:space="preserve"> </w:t>
      </w:r>
    </w:p>
    <w:p w:rsidR="00EA2075" w:rsidRPr="00D672D9" w:rsidRDefault="00EA2075" w:rsidP="00D672D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D672D9">
        <w:rPr>
          <w:rFonts w:ascii="Times New Roman" w:hAnsi="Times New Roman"/>
          <w:sz w:val="24"/>
          <w:szCs w:val="24"/>
          <w:lang w:eastAsia="pl-PL"/>
        </w:rPr>
        <w:t xml:space="preserve"> </w:t>
      </w:r>
    </w:p>
    <w:p w:rsidR="00EA2075" w:rsidRPr="00D672D9" w:rsidRDefault="00EA2075" w:rsidP="00D672D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:rsidR="00EA2075" w:rsidRPr="00D672D9" w:rsidRDefault="00EA2075" w:rsidP="00D672D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D672D9">
        <w:rPr>
          <w:rFonts w:ascii="Times New Roman" w:hAnsi="Times New Roman"/>
          <w:sz w:val="24"/>
          <w:szCs w:val="24"/>
          <w:lang w:eastAsia="pl-PL"/>
        </w:rPr>
        <w:t>Odpowiadając na skierowane do</w:t>
      </w:r>
      <w:r>
        <w:rPr>
          <w:rFonts w:ascii="Times New Roman" w:hAnsi="Times New Roman"/>
          <w:sz w:val="24"/>
          <w:szCs w:val="24"/>
          <w:lang w:eastAsia="pl-PL"/>
        </w:rPr>
        <w:t xml:space="preserve"> nas zapytanie ofertowe nr 1P</w:t>
      </w:r>
      <w:r w:rsidRPr="00D672D9">
        <w:rPr>
          <w:rFonts w:ascii="Times New Roman" w:hAnsi="Times New Roman"/>
          <w:sz w:val="24"/>
          <w:szCs w:val="24"/>
          <w:lang w:eastAsia="pl-PL"/>
        </w:rPr>
        <w:t xml:space="preserve"> dotyczące zamówienia </w:t>
      </w:r>
    </w:p>
    <w:p w:rsidR="00EA2075" w:rsidRPr="00D672D9" w:rsidRDefault="00EA2075" w:rsidP="00D672D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2"/>
      </w:tblGrid>
      <w:tr w:rsidR="00EA2075" w:rsidRPr="0074207C" w:rsidTr="00283B49">
        <w:tc>
          <w:tcPr>
            <w:tcW w:w="9212" w:type="dxa"/>
          </w:tcPr>
          <w:p w:rsidR="00EA2075" w:rsidRPr="00501778" w:rsidRDefault="00EA2075" w:rsidP="009363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pl-PL"/>
              </w:rPr>
            </w:pPr>
            <w:r w:rsidRPr="00501778">
              <w:rPr>
                <w:rFonts w:ascii="Times New Roman" w:hAnsi="Times New Roman"/>
                <w:b/>
                <w:sz w:val="24"/>
                <w:szCs w:val="24"/>
                <w:lang w:eastAsia="pl-PL"/>
              </w:rPr>
              <w:t xml:space="preserve">Dostawa paliw płynnych: benzyny bezołowiowej i oleju napędowego. </w:t>
            </w:r>
          </w:p>
          <w:p w:rsidR="00EA2075" w:rsidRPr="00D672D9" w:rsidRDefault="00EA2075" w:rsidP="00527AA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</w:tbl>
    <w:p w:rsidR="00EA2075" w:rsidRPr="00D672D9" w:rsidRDefault="00EA2075" w:rsidP="00D672D9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:rsidR="00EA2075" w:rsidRDefault="00EA2075" w:rsidP="00D672D9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D672D9">
        <w:rPr>
          <w:rFonts w:ascii="Times New Roman" w:hAnsi="Times New Roman"/>
          <w:sz w:val="24"/>
          <w:szCs w:val="24"/>
          <w:lang w:eastAsia="pl-PL"/>
        </w:rPr>
        <w:t>składamy ofertę  następującej treści:</w:t>
      </w:r>
    </w:p>
    <w:p w:rsidR="00EA2075" w:rsidRDefault="00EA2075" w:rsidP="00FF64CE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WYCENA PALIWA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9"/>
        <w:gridCol w:w="1496"/>
        <w:gridCol w:w="1479"/>
        <w:gridCol w:w="1427"/>
        <w:gridCol w:w="874"/>
        <w:gridCol w:w="1227"/>
        <w:gridCol w:w="1130"/>
        <w:gridCol w:w="1116"/>
      </w:tblGrid>
      <w:tr w:rsidR="00EA2075" w:rsidTr="00D74AD2">
        <w:tc>
          <w:tcPr>
            <w:tcW w:w="539" w:type="dxa"/>
          </w:tcPr>
          <w:p w:rsidR="00EA2075" w:rsidRPr="005E40CA" w:rsidRDefault="00EA2075" w:rsidP="005E40CA">
            <w:pPr>
              <w:autoSpaceDE w:val="0"/>
              <w:autoSpaceDN w:val="0"/>
              <w:spacing w:after="0" w:line="360" w:lineRule="auto"/>
              <w:rPr>
                <w:rFonts w:ascii="Times New Roman" w:hAnsi="Times New Roman"/>
                <w:sz w:val="20"/>
                <w:szCs w:val="24"/>
                <w:lang w:eastAsia="pl-PL"/>
              </w:rPr>
            </w:pPr>
            <w:r w:rsidRPr="005E40CA">
              <w:rPr>
                <w:rFonts w:ascii="Times New Roman" w:hAnsi="Times New Roman"/>
                <w:sz w:val="20"/>
                <w:szCs w:val="24"/>
                <w:lang w:eastAsia="pl-PL"/>
              </w:rPr>
              <w:t>L.p.</w:t>
            </w:r>
          </w:p>
        </w:tc>
        <w:tc>
          <w:tcPr>
            <w:tcW w:w="1496" w:type="dxa"/>
          </w:tcPr>
          <w:p w:rsidR="00EA2075" w:rsidRPr="005E40CA" w:rsidRDefault="00EA2075" w:rsidP="005E40C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pl-PL"/>
              </w:rPr>
            </w:pPr>
            <w:r w:rsidRPr="005E40CA">
              <w:rPr>
                <w:rFonts w:ascii="Times New Roman" w:hAnsi="Times New Roman"/>
                <w:sz w:val="20"/>
                <w:szCs w:val="24"/>
                <w:lang w:eastAsia="pl-PL"/>
              </w:rPr>
              <w:t>Rodzaj paliwa</w:t>
            </w:r>
          </w:p>
        </w:tc>
        <w:tc>
          <w:tcPr>
            <w:tcW w:w="1479" w:type="dxa"/>
          </w:tcPr>
          <w:p w:rsidR="00EA2075" w:rsidRPr="005E40CA" w:rsidRDefault="00EA2075" w:rsidP="005E40C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pl-PL"/>
              </w:rPr>
            </w:pPr>
            <w:r w:rsidRPr="005E40CA">
              <w:rPr>
                <w:rFonts w:ascii="Times New Roman" w:hAnsi="Times New Roman"/>
                <w:sz w:val="20"/>
                <w:szCs w:val="24"/>
                <w:lang w:eastAsia="pl-PL"/>
              </w:rPr>
              <w:t>Ilość szacunkowa zamawianego paliwa L-litr</w:t>
            </w:r>
          </w:p>
        </w:tc>
        <w:tc>
          <w:tcPr>
            <w:tcW w:w="1427" w:type="dxa"/>
          </w:tcPr>
          <w:p w:rsidR="00EA2075" w:rsidRPr="005E40CA" w:rsidRDefault="00EA2075" w:rsidP="005E40C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pl-PL"/>
              </w:rPr>
            </w:pPr>
            <w:r w:rsidRPr="005E40CA">
              <w:rPr>
                <w:rFonts w:ascii="Times New Roman" w:hAnsi="Times New Roman"/>
                <w:sz w:val="20"/>
                <w:szCs w:val="24"/>
                <w:lang w:eastAsia="pl-PL"/>
              </w:rPr>
              <w:t xml:space="preserve">Średnia cena jednostkowa netto wg PIPP na dzień </w:t>
            </w:r>
            <w:r>
              <w:rPr>
                <w:rFonts w:ascii="Times New Roman" w:hAnsi="Times New Roman"/>
                <w:sz w:val="20"/>
                <w:szCs w:val="24"/>
                <w:lang w:eastAsia="pl-PL"/>
              </w:rPr>
              <w:t>27</w:t>
            </w:r>
            <w:r w:rsidRPr="005E40CA">
              <w:rPr>
                <w:rFonts w:ascii="Times New Roman" w:hAnsi="Times New Roman"/>
                <w:sz w:val="20"/>
                <w:szCs w:val="24"/>
                <w:lang w:eastAsia="pl-PL"/>
              </w:rPr>
              <w:t>.11.2015r</w:t>
            </w:r>
          </w:p>
          <w:p w:rsidR="00EA2075" w:rsidRPr="005E40CA" w:rsidRDefault="00EA2075" w:rsidP="005E40C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pl-PL"/>
              </w:rPr>
            </w:pPr>
            <w:r w:rsidRPr="005E40CA">
              <w:rPr>
                <w:rFonts w:ascii="Times New Roman" w:hAnsi="Times New Roman"/>
                <w:sz w:val="20"/>
                <w:szCs w:val="24"/>
                <w:lang w:eastAsia="pl-PL"/>
              </w:rPr>
              <w:t>Cśr  (zł)</w:t>
            </w:r>
          </w:p>
        </w:tc>
        <w:tc>
          <w:tcPr>
            <w:tcW w:w="874" w:type="dxa"/>
          </w:tcPr>
          <w:p w:rsidR="00EA2075" w:rsidRPr="005E40CA" w:rsidRDefault="00EA2075" w:rsidP="005E40C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pl-PL"/>
              </w:rPr>
            </w:pPr>
            <w:r w:rsidRPr="005E40CA">
              <w:rPr>
                <w:rFonts w:ascii="Times New Roman" w:hAnsi="Times New Roman"/>
                <w:sz w:val="20"/>
                <w:szCs w:val="24"/>
                <w:lang w:eastAsia="pl-PL"/>
              </w:rPr>
              <w:t>Opust       ( rabat)</w:t>
            </w:r>
          </w:p>
          <w:p w:rsidR="00EA2075" w:rsidRPr="005E40CA" w:rsidRDefault="00EA2075" w:rsidP="005E40C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pl-PL"/>
              </w:rPr>
            </w:pPr>
            <w:r w:rsidRPr="005E40CA">
              <w:rPr>
                <w:rFonts w:ascii="Times New Roman" w:hAnsi="Times New Roman"/>
                <w:sz w:val="20"/>
                <w:szCs w:val="24"/>
                <w:lang w:eastAsia="pl-PL"/>
              </w:rPr>
              <w:t>R%</w:t>
            </w:r>
          </w:p>
          <w:p w:rsidR="00EA2075" w:rsidRPr="005E40CA" w:rsidRDefault="00EA2075" w:rsidP="005E40C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pl-PL"/>
              </w:rPr>
            </w:pPr>
            <w:r w:rsidRPr="005E40CA">
              <w:rPr>
                <w:rFonts w:ascii="Times New Roman" w:hAnsi="Times New Roman"/>
                <w:sz w:val="20"/>
                <w:szCs w:val="24"/>
                <w:lang w:eastAsia="pl-PL"/>
              </w:rPr>
              <w:t>(%)</w:t>
            </w:r>
          </w:p>
        </w:tc>
        <w:tc>
          <w:tcPr>
            <w:tcW w:w="1227" w:type="dxa"/>
          </w:tcPr>
          <w:p w:rsidR="00EA2075" w:rsidRPr="005E40CA" w:rsidRDefault="00EA2075" w:rsidP="005E40C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pl-PL"/>
              </w:rPr>
            </w:pPr>
            <w:r w:rsidRPr="005E40CA">
              <w:rPr>
                <w:rFonts w:ascii="Times New Roman" w:hAnsi="Times New Roman"/>
                <w:sz w:val="20"/>
                <w:szCs w:val="24"/>
                <w:lang w:eastAsia="pl-PL"/>
              </w:rPr>
              <w:t>Średnia cena jednostkowa netto z opustem</w:t>
            </w:r>
          </w:p>
          <w:p w:rsidR="00EA2075" w:rsidRPr="005E40CA" w:rsidRDefault="00EA2075" w:rsidP="005E40C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pl-PL"/>
              </w:rPr>
            </w:pPr>
            <w:r w:rsidRPr="005E40CA">
              <w:rPr>
                <w:rFonts w:ascii="Times New Roman" w:hAnsi="Times New Roman"/>
                <w:sz w:val="20"/>
                <w:szCs w:val="24"/>
                <w:lang w:eastAsia="pl-PL"/>
              </w:rPr>
              <w:t>Cr (zł)</w:t>
            </w:r>
          </w:p>
        </w:tc>
        <w:tc>
          <w:tcPr>
            <w:tcW w:w="1130" w:type="dxa"/>
          </w:tcPr>
          <w:p w:rsidR="00EA2075" w:rsidRPr="005E40CA" w:rsidRDefault="00EA2075" w:rsidP="005E40C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pl-PL"/>
              </w:rPr>
            </w:pPr>
            <w:r w:rsidRPr="005E40CA">
              <w:rPr>
                <w:rFonts w:ascii="Times New Roman" w:hAnsi="Times New Roman"/>
                <w:sz w:val="20"/>
                <w:szCs w:val="24"/>
                <w:lang w:eastAsia="pl-PL"/>
              </w:rPr>
              <w:t>Wartość netto ceny oferowanej</w:t>
            </w:r>
          </w:p>
          <w:p w:rsidR="00EA2075" w:rsidRPr="005E40CA" w:rsidRDefault="00EA2075" w:rsidP="005E40C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pl-PL"/>
              </w:rPr>
            </w:pPr>
            <w:r w:rsidRPr="005E40CA">
              <w:rPr>
                <w:rFonts w:ascii="Times New Roman" w:hAnsi="Times New Roman"/>
                <w:sz w:val="20"/>
                <w:szCs w:val="24"/>
                <w:lang w:eastAsia="pl-PL"/>
              </w:rPr>
              <w:t>Cn= Cr x L</w:t>
            </w:r>
          </w:p>
        </w:tc>
        <w:tc>
          <w:tcPr>
            <w:tcW w:w="1116" w:type="dxa"/>
          </w:tcPr>
          <w:p w:rsidR="00EA2075" w:rsidRPr="005E40CA" w:rsidRDefault="00EA2075" w:rsidP="005E40C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pl-PL"/>
              </w:rPr>
            </w:pPr>
            <w:r w:rsidRPr="005E40CA">
              <w:rPr>
                <w:rFonts w:ascii="Times New Roman" w:hAnsi="Times New Roman"/>
                <w:sz w:val="20"/>
                <w:szCs w:val="24"/>
                <w:lang w:eastAsia="pl-PL"/>
              </w:rPr>
              <w:t>Wartość brutto ceny oferowanej Cb= Cn x 1,23 ( zł)</w:t>
            </w:r>
          </w:p>
          <w:p w:rsidR="00EA2075" w:rsidRPr="005E40CA" w:rsidRDefault="00EA2075" w:rsidP="005E40C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pl-PL"/>
              </w:rPr>
            </w:pPr>
          </w:p>
        </w:tc>
      </w:tr>
      <w:tr w:rsidR="00EA2075" w:rsidTr="00D74AD2">
        <w:tc>
          <w:tcPr>
            <w:tcW w:w="539" w:type="dxa"/>
          </w:tcPr>
          <w:p w:rsidR="00EA2075" w:rsidRPr="00D74AD2" w:rsidRDefault="00EA2075" w:rsidP="005E40C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74AD2">
              <w:rPr>
                <w:rFonts w:ascii="Times New Roman" w:hAnsi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496" w:type="dxa"/>
          </w:tcPr>
          <w:p w:rsidR="00EA2075" w:rsidRDefault="00EA2075" w:rsidP="005E40C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74AD2">
              <w:rPr>
                <w:rFonts w:ascii="Times New Roman" w:hAnsi="Times New Roman"/>
                <w:sz w:val="20"/>
                <w:szCs w:val="20"/>
                <w:lang w:eastAsia="pl-PL"/>
              </w:rPr>
              <w:t>Benzyna bezołowiowa Pb 95</w:t>
            </w:r>
          </w:p>
          <w:p w:rsidR="00EA2075" w:rsidRPr="00D74AD2" w:rsidRDefault="00EA2075" w:rsidP="005E40C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79" w:type="dxa"/>
          </w:tcPr>
          <w:p w:rsidR="00EA2075" w:rsidRPr="00D74AD2" w:rsidRDefault="00EA2075" w:rsidP="005E40C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74AD2">
              <w:rPr>
                <w:rFonts w:ascii="Times New Roman" w:hAnsi="Times New Roman"/>
                <w:sz w:val="20"/>
                <w:szCs w:val="20"/>
                <w:lang w:eastAsia="pl-PL"/>
              </w:rPr>
              <w:t>L= 4000</w:t>
            </w:r>
          </w:p>
        </w:tc>
        <w:tc>
          <w:tcPr>
            <w:tcW w:w="1427" w:type="dxa"/>
          </w:tcPr>
          <w:p w:rsidR="00EA2075" w:rsidRPr="00D74AD2" w:rsidRDefault="00EA2075" w:rsidP="005E40C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3,49</w:t>
            </w:r>
          </w:p>
        </w:tc>
        <w:tc>
          <w:tcPr>
            <w:tcW w:w="874" w:type="dxa"/>
          </w:tcPr>
          <w:p w:rsidR="00EA2075" w:rsidRPr="005E40CA" w:rsidRDefault="00EA2075" w:rsidP="005E40C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227" w:type="dxa"/>
          </w:tcPr>
          <w:p w:rsidR="00EA2075" w:rsidRPr="005E40CA" w:rsidRDefault="00EA2075" w:rsidP="005E40C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130" w:type="dxa"/>
          </w:tcPr>
          <w:p w:rsidR="00EA2075" w:rsidRPr="005E40CA" w:rsidRDefault="00EA2075" w:rsidP="005E40C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116" w:type="dxa"/>
          </w:tcPr>
          <w:p w:rsidR="00EA2075" w:rsidRPr="005E40CA" w:rsidRDefault="00EA2075" w:rsidP="005E40C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  <w:tr w:rsidR="00EA2075" w:rsidTr="00D74AD2">
        <w:tc>
          <w:tcPr>
            <w:tcW w:w="539" w:type="dxa"/>
          </w:tcPr>
          <w:p w:rsidR="00EA2075" w:rsidRPr="00D74AD2" w:rsidRDefault="00EA2075" w:rsidP="005E40C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74AD2">
              <w:rPr>
                <w:rFonts w:ascii="Times New Roman" w:hAnsi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496" w:type="dxa"/>
          </w:tcPr>
          <w:p w:rsidR="00EA2075" w:rsidRDefault="00EA2075" w:rsidP="005E40C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74AD2">
              <w:rPr>
                <w:rFonts w:ascii="Times New Roman" w:hAnsi="Times New Roman"/>
                <w:sz w:val="20"/>
                <w:szCs w:val="20"/>
                <w:lang w:eastAsia="pl-PL"/>
              </w:rPr>
              <w:t>Olej napędowy ON</w:t>
            </w:r>
          </w:p>
          <w:p w:rsidR="00EA2075" w:rsidRPr="00D74AD2" w:rsidRDefault="00EA2075" w:rsidP="005E40C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79" w:type="dxa"/>
          </w:tcPr>
          <w:p w:rsidR="00EA2075" w:rsidRPr="00D74AD2" w:rsidRDefault="00EA2075" w:rsidP="005E40C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74AD2">
              <w:rPr>
                <w:rFonts w:ascii="Times New Roman" w:hAnsi="Times New Roman"/>
                <w:sz w:val="20"/>
                <w:szCs w:val="20"/>
                <w:lang w:eastAsia="pl-PL"/>
              </w:rPr>
              <w:t>L=18 000</w:t>
            </w:r>
          </w:p>
        </w:tc>
        <w:tc>
          <w:tcPr>
            <w:tcW w:w="1427" w:type="dxa"/>
          </w:tcPr>
          <w:p w:rsidR="00EA2075" w:rsidRPr="00D74AD2" w:rsidRDefault="00EA2075" w:rsidP="005E40C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74AD2">
              <w:rPr>
                <w:rFonts w:ascii="Times New Roman" w:hAnsi="Times New Roman"/>
                <w:sz w:val="20"/>
                <w:szCs w:val="20"/>
                <w:lang w:eastAsia="pl-PL"/>
              </w:rPr>
              <w:t>3,5</w:t>
            </w: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874" w:type="dxa"/>
          </w:tcPr>
          <w:p w:rsidR="00EA2075" w:rsidRPr="005E40CA" w:rsidRDefault="00EA2075" w:rsidP="005E40C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227" w:type="dxa"/>
          </w:tcPr>
          <w:p w:rsidR="00EA2075" w:rsidRPr="005E40CA" w:rsidRDefault="00EA2075" w:rsidP="005E40C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130" w:type="dxa"/>
          </w:tcPr>
          <w:p w:rsidR="00EA2075" w:rsidRPr="005E40CA" w:rsidRDefault="00EA2075" w:rsidP="005E40C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116" w:type="dxa"/>
          </w:tcPr>
          <w:p w:rsidR="00EA2075" w:rsidRPr="005E40CA" w:rsidRDefault="00EA2075" w:rsidP="005E40C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  <w:tr w:rsidR="00EA2075" w:rsidTr="00971B00">
        <w:tc>
          <w:tcPr>
            <w:tcW w:w="7042" w:type="dxa"/>
            <w:gridSpan w:val="6"/>
          </w:tcPr>
          <w:p w:rsidR="00EA2075" w:rsidRDefault="00EA2075" w:rsidP="005E40C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EA2075" w:rsidRPr="005E40CA" w:rsidRDefault="00EA2075" w:rsidP="005E40C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>CENA OFERTOWA RAZEM</w:t>
            </w:r>
          </w:p>
        </w:tc>
        <w:tc>
          <w:tcPr>
            <w:tcW w:w="2246" w:type="dxa"/>
            <w:gridSpan w:val="2"/>
          </w:tcPr>
          <w:p w:rsidR="00EA2075" w:rsidRPr="005E40CA" w:rsidRDefault="00EA2075" w:rsidP="005E40C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</w:tbl>
    <w:p w:rsidR="00EA2075" w:rsidRDefault="00EA2075" w:rsidP="00FF64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:rsidR="00EA2075" w:rsidRPr="00501778" w:rsidRDefault="00EA2075" w:rsidP="00501778">
      <w:pPr>
        <w:spacing w:line="360" w:lineRule="auto"/>
        <w:rPr>
          <w:rFonts w:ascii="Times New Roman" w:hAnsi="Times New Roman"/>
          <w:sz w:val="24"/>
          <w:szCs w:val="24"/>
        </w:rPr>
      </w:pPr>
      <w:r w:rsidRPr="00501778">
        <w:rPr>
          <w:rFonts w:ascii="Times New Roman" w:hAnsi="Times New Roman"/>
          <w:sz w:val="24"/>
          <w:szCs w:val="24"/>
        </w:rPr>
        <w:t>Oferujemy realizację zamówienia na powyższe zadanie za cenę</w:t>
      </w:r>
      <w:r>
        <w:rPr>
          <w:rFonts w:ascii="Times New Roman" w:hAnsi="Times New Roman"/>
          <w:sz w:val="24"/>
          <w:szCs w:val="24"/>
        </w:rPr>
        <w:t>:</w:t>
      </w:r>
    </w:p>
    <w:p w:rsidR="00EA2075" w:rsidRPr="00501778" w:rsidRDefault="00EA2075" w:rsidP="00501778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501778">
        <w:rPr>
          <w:rFonts w:ascii="Times New Roman" w:hAnsi="Times New Roman"/>
          <w:b/>
          <w:sz w:val="24"/>
          <w:szCs w:val="24"/>
        </w:rPr>
        <w:t xml:space="preserve">I. Cena brutto PB 85 .........................................................zł </w:t>
      </w:r>
    </w:p>
    <w:p w:rsidR="00EA2075" w:rsidRPr="00501778" w:rsidRDefault="00EA2075" w:rsidP="00501778">
      <w:pPr>
        <w:spacing w:line="360" w:lineRule="auto"/>
        <w:rPr>
          <w:rFonts w:ascii="Times New Roman" w:hAnsi="Times New Roman"/>
          <w:sz w:val="24"/>
          <w:szCs w:val="24"/>
        </w:rPr>
      </w:pPr>
      <w:r w:rsidRPr="00501778">
        <w:rPr>
          <w:rFonts w:ascii="Times New Roman" w:hAnsi="Times New Roman"/>
          <w:sz w:val="24"/>
          <w:szCs w:val="24"/>
        </w:rPr>
        <w:t xml:space="preserve">(słownie : .............................................................................................................................) </w:t>
      </w:r>
    </w:p>
    <w:p w:rsidR="00EA2075" w:rsidRPr="00501778" w:rsidRDefault="00EA2075" w:rsidP="00501778">
      <w:pPr>
        <w:spacing w:line="360" w:lineRule="auto"/>
        <w:rPr>
          <w:rFonts w:ascii="Times New Roman" w:hAnsi="Times New Roman"/>
          <w:sz w:val="24"/>
          <w:szCs w:val="24"/>
        </w:rPr>
      </w:pPr>
      <w:r w:rsidRPr="00501778">
        <w:rPr>
          <w:rFonts w:ascii="Times New Roman" w:hAnsi="Times New Roman"/>
          <w:sz w:val="24"/>
          <w:szCs w:val="24"/>
        </w:rPr>
        <w:t>podatek VAT w wysokoś ci 23 %, tj. ................................................... zł</w:t>
      </w:r>
    </w:p>
    <w:p w:rsidR="00EA2075" w:rsidRPr="00501778" w:rsidRDefault="00EA2075" w:rsidP="00501778">
      <w:pPr>
        <w:spacing w:line="360" w:lineRule="auto"/>
        <w:rPr>
          <w:rFonts w:ascii="Times New Roman" w:hAnsi="Times New Roman"/>
          <w:sz w:val="24"/>
          <w:szCs w:val="24"/>
        </w:rPr>
      </w:pPr>
      <w:r w:rsidRPr="00501778">
        <w:rPr>
          <w:rFonts w:ascii="Times New Roman" w:hAnsi="Times New Roman"/>
          <w:sz w:val="24"/>
          <w:szCs w:val="24"/>
        </w:rPr>
        <w:t xml:space="preserve">(słownie : ....................................................................................................................................) </w:t>
      </w:r>
    </w:p>
    <w:p w:rsidR="00EA2075" w:rsidRDefault="00EA2075" w:rsidP="00501778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EA2075" w:rsidRPr="00501778" w:rsidRDefault="00EA2075" w:rsidP="00501778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501778">
        <w:rPr>
          <w:rFonts w:ascii="Times New Roman" w:hAnsi="Times New Roman"/>
          <w:b/>
          <w:sz w:val="24"/>
          <w:szCs w:val="24"/>
        </w:rPr>
        <w:t xml:space="preserve">II. Cena brutto ON .................................................................................zł </w:t>
      </w:r>
    </w:p>
    <w:p w:rsidR="00EA2075" w:rsidRPr="00501778" w:rsidRDefault="00EA2075" w:rsidP="00501778">
      <w:pPr>
        <w:spacing w:line="360" w:lineRule="auto"/>
        <w:rPr>
          <w:rFonts w:ascii="Times New Roman" w:hAnsi="Times New Roman"/>
          <w:sz w:val="24"/>
          <w:szCs w:val="24"/>
        </w:rPr>
      </w:pPr>
      <w:r w:rsidRPr="00501778">
        <w:rPr>
          <w:rFonts w:ascii="Times New Roman" w:hAnsi="Times New Roman"/>
          <w:sz w:val="24"/>
          <w:szCs w:val="24"/>
        </w:rPr>
        <w:t xml:space="preserve">(słownie : ....................................................................................................................................) </w:t>
      </w:r>
    </w:p>
    <w:p w:rsidR="00EA2075" w:rsidRPr="00501778" w:rsidRDefault="00EA2075" w:rsidP="00501778">
      <w:pPr>
        <w:spacing w:line="360" w:lineRule="auto"/>
        <w:rPr>
          <w:rFonts w:ascii="Times New Roman" w:hAnsi="Times New Roman"/>
          <w:sz w:val="24"/>
          <w:szCs w:val="24"/>
        </w:rPr>
      </w:pPr>
      <w:r w:rsidRPr="00501778">
        <w:rPr>
          <w:rFonts w:ascii="Times New Roman" w:hAnsi="Times New Roman"/>
          <w:sz w:val="24"/>
          <w:szCs w:val="24"/>
        </w:rPr>
        <w:t>podatek VAT w wysokości 23 %, tj. ..................................................zł</w:t>
      </w:r>
    </w:p>
    <w:p w:rsidR="00EA2075" w:rsidRPr="00501778" w:rsidRDefault="00EA2075" w:rsidP="00501778">
      <w:pPr>
        <w:spacing w:line="360" w:lineRule="auto"/>
        <w:rPr>
          <w:rFonts w:ascii="Times New Roman" w:hAnsi="Times New Roman"/>
          <w:sz w:val="24"/>
          <w:szCs w:val="24"/>
        </w:rPr>
      </w:pPr>
      <w:r w:rsidRPr="00501778">
        <w:rPr>
          <w:rFonts w:ascii="Times New Roman" w:hAnsi="Times New Roman"/>
          <w:sz w:val="24"/>
          <w:szCs w:val="24"/>
        </w:rPr>
        <w:t xml:space="preserve">(słownie : ......................................................................................................................) </w:t>
      </w:r>
    </w:p>
    <w:p w:rsidR="00EA2075" w:rsidRDefault="00EA2075" w:rsidP="00501778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501778">
        <w:rPr>
          <w:rFonts w:ascii="Times New Roman" w:hAnsi="Times New Roman"/>
          <w:b/>
          <w:sz w:val="24"/>
          <w:szCs w:val="24"/>
        </w:rPr>
        <w:t>Razem  I + II</w:t>
      </w:r>
      <w:r>
        <w:rPr>
          <w:rFonts w:ascii="Times New Roman" w:hAnsi="Times New Roman"/>
          <w:b/>
          <w:sz w:val="24"/>
          <w:szCs w:val="24"/>
        </w:rPr>
        <w:t xml:space="preserve"> ………………………………………………………………… zł</w:t>
      </w:r>
    </w:p>
    <w:p w:rsidR="00EA2075" w:rsidRDefault="00EA2075" w:rsidP="00501778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(Słownie ………………………………………………………………………………………)</w:t>
      </w:r>
    </w:p>
    <w:p w:rsidR="00EA2075" w:rsidRPr="00977C38" w:rsidRDefault="00EA2075" w:rsidP="00977C38">
      <w:pPr>
        <w:spacing w:after="0" w:line="360" w:lineRule="auto"/>
        <w:rPr>
          <w:rFonts w:ascii="Times New Roman" w:hAnsi="Times New Roman"/>
          <w:b/>
          <w:sz w:val="24"/>
          <w:szCs w:val="24"/>
          <w:lang w:eastAsia="pl-PL"/>
        </w:rPr>
      </w:pPr>
      <w:r w:rsidRPr="00977C38">
        <w:rPr>
          <w:rFonts w:ascii="Times New Roman" w:hAnsi="Times New Roman"/>
          <w:b/>
          <w:sz w:val="24"/>
          <w:szCs w:val="24"/>
          <w:lang w:eastAsia="pl-PL"/>
        </w:rPr>
        <w:t xml:space="preserve">Oświadczamy, że odległość naszej stacji od siedziby </w:t>
      </w:r>
      <w:r>
        <w:rPr>
          <w:rFonts w:ascii="Times New Roman" w:hAnsi="Times New Roman"/>
          <w:b/>
          <w:sz w:val="24"/>
          <w:szCs w:val="24"/>
          <w:lang w:eastAsia="pl-PL"/>
        </w:rPr>
        <w:t>Zamawiającego tj. Urzę</w:t>
      </w:r>
      <w:r w:rsidRPr="00977C38">
        <w:rPr>
          <w:rFonts w:ascii="Times New Roman" w:hAnsi="Times New Roman"/>
          <w:b/>
          <w:sz w:val="24"/>
          <w:szCs w:val="24"/>
          <w:lang w:eastAsia="pl-PL"/>
        </w:rPr>
        <w:t>du Gminy w Nowym Korczynie ul. Krakowska 1 wynosi.................. Km</w:t>
      </w:r>
    </w:p>
    <w:p w:rsidR="00EA2075" w:rsidRDefault="00EA2075" w:rsidP="00977C38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EA2075" w:rsidRPr="00501778" w:rsidRDefault="00EA2075" w:rsidP="00977C38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89348D">
        <w:rPr>
          <w:rFonts w:ascii="Times New Roman" w:hAnsi="Times New Roman"/>
          <w:b/>
          <w:sz w:val="24"/>
          <w:szCs w:val="24"/>
        </w:rPr>
        <w:t xml:space="preserve">Obowiązkowo określić </w:t>
      </w:r>
      <w:r>
        <w:rPr>
          <w:rFonts w:ascii="Times New Roman" w:hAnsi="Times New Roman"/>
          <w:b/>
          <w:sz w:val="24"/>
          <w:szCs w:val="24"/>
        </w:rPr>
        <w:t>odległość stacji od siedziby Zamawiającego</w:t>
      </w:r>
      <w:r w:rsidRPr="0089348D">
        <w:rPr>
          <w:rFonts w:ascii="Times New Roman" w:hAnsi="Times New Roman"/>
          <w:b/>
          <w:sz w:val="24"/>
          <w:szCs w:val="24"/>
        </w:rPr>
        <w:t xml:space="preserve"> ponieważ jest to jedno z  kryteriów  waga </w:t>
      </w:r>
      <w:r>
        <w:rPr>
          <w:rFonts w:ascii="Times New Roman" w:hAnsi="Times New Roman"/>
          <w:b/>
          <w:sz w:val="24"/>
          <w:szCs w:val="24"/>
        </w:rPr>
        <w:t>10</w:t>
      </w:r>
      <w:r w:rsidRPr="0089348D">
        <w:rPr>
          <w:rFonts w:ascii="Times New Roman" w:hAnsi="Times New Roman"/>
          <w:b/>
          <w:sz w:val="24"/>
          <w:szCs w:val="24"/>
        </w:rPr>
        <w:t>% (  II kryterium cena – waga 9</w:t>
      </w:r>
      <w:r>
        <w:rPr>
          <w:rFonts w:ascii="Times New Roman" w:hAnsi="Times New Roman"/>
          <w:b/>
          <w:sz w:val="24"/>
          <w:szCs w:val="24"/>
        </w:rPr>
        <w:t>0</w:t>
      </w:r>
      <w:r w:rsidRPr="0089348D">
        <w:rPr>
          <w:rFonts w:ascii="Times New Roman" w:hAnsi="Times New Roman"/>
          <w:b/>
          <w:sz w:val="24"/>
          <w:szCs w:val="24"/>
        </w:rPr>
        <w:t>%), którym Zamawiający będzie się kierował przy wyborze oferty. Brak danych skutkuje odrzuceniem oferty.</w:t>
      </w:r>
    </w:p>
    <w:p w:rsidR="00EA2075" w:rsidRPr="00D672D9" w:rsidRDefault="00EA2075" w:rsidP="00D672D9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D672D9">
        <w:rPr>
          <w:rFonts w:ascii="Times New Roman" w:hAnsi="Times New Roman"/>
          <w:sz w:val="24"/>
          <w:szCs w:val="24"/>
          <w:lang w:eastAsia="pl-PL"/>
        </w:rPr>
        <w:t xml:space="preserve">Przyjmujemy do realizacji postawione przez zamawiającego, </w:t>
      </w:r>
      <w:r>
        <w:rPr>
          <w:rFonts w:ascii="Times New Roman" w:hAnsi="Times New Roman"/>
          <w:sz w:val="24"/>
          <w:szCs w:val="24"/>
          <w:lang w:eastAsia="pl-PL"/>
        </w:rPr>
        <w:t>w zapytaniu ofertowym, warunki oraz akceptujemy wzór umowy.</w:t>
      </w:r>
    </w:p>
    <w:p w:rsidR="00EA2075" w:rsidRPr="00D672D9" w:rsidRDefault="00EA2075" w:rsidP="00D672D9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D672D9">
        <w:rPr>
          <w:rFonts w:ascii="Times New Roman" w:hAnsi="Times New Roman"/>
          <w:sz w:val="24"/>
          <w:szCs w:val="24"/>
          <w:lang w:eastAsia="pl-PL"/>
        </w:rPr>
        <w:t>Oświadczamy, że firma jest płatnikiem podatku VAT o numerze identyfikacyjnym NIP  .........................</w:t>
      </w:r>
    </w:p>
    <w:p w:rsidR="00EA2075" w:rsidRPr="00D672D9" w:rsidRDefault="00EA2075" w:rsidP="00D672D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D672D9">
        <w:rPr>
          <w:rFonts w:ascii="Times New Roman" w:hAnsi="Times New Roman"/>
          <w:sz w:val="24"/>
          <w:szCs w:val="24"/>
          <w:lang w:eastAsia="pl-PL"/>
        </w:rPr>
        <w:t xml:space="preserve">     </w:t>
      </w:r>
    </w:p>
    <w:p w:rsidR="00EA2075" w:rsidRPr="00D672D9" w:rsidRDefault="00EA2075" w:rsidP="00D672D9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pl-PL"/>
        </w:rPr>
      </w:pPr>
      <w:bookmarkStart w:id="0" w:name="_GoBack"/>
      <w:bookmarkEnd w:id="0"/>
      <w:r w:rsidRPr="00D672D9">
        <w:rPr>
          <w:rFonts w:ascii="Times New Roman" w:hAnsi="Times New Roman"/>
          <w:sz w:val="24"/>
          <w:szCs w:val="24"/>
          <w:lang w:eastAsia="pl-PL"/>
        </w:rPr>
        <w:t>....................................................</w:t>
      </w:r>
    </w:p>
    <w:p w:rsidR="00EA2075" w:rsidRPr="00D672D9" w:rsidRDefault="00EA2075" w:rsidP="00D672D9">
      <w:pPr>
        <w:autoSpaceDE w:val="0"/>
        <w:autoSpaceDN w:val="0"/>
        <w:spacing w:after="0" w:line="240" w:lineRule="auto"/>
        <w:ind w:left="6481"/>
        <w:jc w:val="center"/>
        <w:rPr>
          <w:rFonts w:ascii="Times New Roman" w:hAnsi="Times New Roman"/>
          <w:sz w:val="24"/>
          <w:szCs w:val="24"/>
          <w:lang w:eastAsia="pl-PL"/>
        </w:rPr>
      </w:pPr>
      <w:r w:rsidRPr="00D672D9">
        <w:rPr>
          <w:rFonts w:ascii="Times New Roman" w:hAnsi="Times New Roman"/>
          <w:sz w:val="24"/>
          <w:szCs w:val="24"/>
          <w:lang w:eastAsia="pl-PL"/>
        </w:rPr>
        <w:t>podpis osoby upoważnionej</w:t>
      </w:r>
    </w:p>
    <w:p w:rsidR="00EA2075" w:rsidRPr="00D672D9" w:rsidRDefault="00EA2075" w:rsidP="00D672D9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:rsidR="00EA2075" w:rsidRPr="00D672D9" w:rsidRDefault="00EA2075" w:rsidP="00D672D9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:rsidR="00EA2075" w:rsidRPr="00D672D9" w:rsidRDefault="00EA2075" w:rsidP="00D672D9">
      <w:p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EA2075" w:rsidRDefault="00EA2075"/>
    <w:sectPr w:rsidR="00EA2075" w:rsidSect="00527AA7">
      <w:pgSz w:w="11906" w:h="16838"/>
      <w:pgMar w:top="71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EA4C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72D9"/>
    <w:rsid w:val="00097BD3"/>
    <w:rsid w:val="000C4C6C"/>
    <w:rsid w:val="00176C87"/>
    <w:rsid w:val="00237909"/>
    <w:rsid w:val="00244805"/>
    <w:rsid w:val="00283B49"/>
    <w:rsid w:val="002E0EC0"/>
    <w:rsid w:val="004044B8"/>
    <w:rsid w:val="004C4A7F"/>
    <w:rsid w:val="00501778"/>
    <w:rsid w:val="00527AA7"/>
    <w:rsid w:val="005E40CA"/>
    <w:rsid w:val="0074207C"/>
    <w:rsid w:val="0074503C"/>
    <w:rsid w:val="007826BC"/>
    <w:rsid w:val="007B69F1"/>
    <w:rsid w:val="0089348D"/>
    <w:rsid w:val="008B4302"/>
    <w:rsid w:val="008E0921"/>
    <w:rsid w:val="00923619"/>
    <w:rsid w:val="0093632C"/>
    <w:rsid w:val="00971B00"/>
    <w:rsid w:val="00977C38"/>
    <w:rsid w:val="00B233F8"/>
    <w:rsid w:val="00C435F9"/>
    <w:rsid w:val="00D537F6"/>
    <w:rsid w:val="00D656F3"/>
    <w:rsid w:val="00D672D9"/>
    <w:rsid w:val="00D74AD2"/>
    <w:rsid w:val="00DA333B"/>
    <w:rsid w:val="00E057DA"/>
    <w:rsid w:val="00EA2075"/>
    <w:rsid w:val="00F67C06"/>
    <w:rsid w:val="00FC12E5"/>
    <w:rsid w:val="00FF6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C0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locked/>
    <w:rsid w:val="00FF64CE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903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0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0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0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mina@nowykorczyn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2</Pages>
  <Words>390</Words>
  <Characters>2343</Characters>
  <Application>Microsoft Office Outlook</Application>
  <DocSecurity>0</DocSecurity>
  <Lines>0</Lines>
  <Paragraphs>0</Paragraphs>
  <ScaleCrop>false</ScaleCrop>
  <Company>GUS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</dc:title>
  <dc:subject/>
  <dc:creator>Monika Kulczyk</dc:creator>
  <cp:keywords/>
  <dc:description/>
  <cp:lastModifiedBy>Stefan</cp:lastModifiedBy>
  <cp:revision>3</cp:revision>
  <cp:lastPrinted>2015-11-30T07:31:00Z</cp:lastPrinted>
  <dcterms:created xsi:type="dcterms:W3CDTF">2015-11-27T08:08:00Z</dcterms:created>
  <dcterms:modified xsi:type="dcterms:W3CDTF">2015-11-30T07:31:00Z</dcterms:modified>
</cp:coreProperties>
</file>