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14E" w:rsidRPr="00E427EE" w:rsidRDefault="0077314E" w:rsidP="001C69BF">
      <w:pPr>
        <w:spacing w:before="120"/>
        <w:jc w:val="right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E427EE">
        <w:rPr>
          <w:rFonts w:ascii="Arial" w:hAnsi="Arial" w:cs="Arial"/>
          <w:b/>
          <w:sz w:val="18"/>
          <w:szCs w:val="18"/>
        </w:rPr>
        <w:t>Załącznik nr 6 do SIWZ</w:t>
      </w:r>
    </w:p>
    <w:p w:rsidR="0077314E" w:rsidRPr="00E427EE" w:rsidRDefault="0077314E" w:rsidP="00041D83">
      <w:pPr>
        <w:spacing w:before="120"/>
        <w:ind w:left="567" w:right="7906"/>
        <w:rPr>
          <w:rFonts w:ascii="Arial" w:hAnsi="Arial" w:cs="Arial"/>
          <w:sz w:val="18"/>
          <w:szCs w:val="18"/>
        </w:rPr>
      </w:pPr>
      <w:r w:rsidRPr="00E427EE">
        <w:rPr>
          <w:rFonts w:ascii="Arial" w:hAnsi="Arial" w:cs="Arial"/>
          <w:sz w:val="18"/>
          <w:szCs w:val="18"/>
        </w:rPr>
        <w:t>(Nazwa i adres wykonawcy)</w:t>
      </w:r>
    </w:p>
    <w:p w:rsidR="0077314E" w:rsidRPr="00E427EE" w:rsidRDefault="0077314E">
      <w:pPr>
        <w:spacing w:before="120"/>
        <w:jc w:val="right"/>
        <w:rPr>
          <w:rFonts w:ascii="Arial" w:hAnsi="Arial" w:cs="Arial"/>
          <w:sz w:val="18"/>
          <w:szCs w:val="18"/>
        </w:rPr>
      </w:pPr>
      <w:r w:rsidRPr="00E427EE">
        <w:rPr>
          <w:rFonts w:ascii="Arial" w:hAnsi="Arial" w:cs="Arial"/>
          <w:sz w:val="18"/>
          <w:szCs w:val="18"/>
        </w:rPr>
        <w:t>...................................., dnia ....................... 2013 r.</w:t>
      </w:r>
    </w:p>
    <w:p w:rsidR="0077314E" w:rsidRPr="00E427EE" w:rsidRDefault="0077314E" w:rsidP="00041D83">
      <w:pPr>
        <w:spacing w:before="120"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E427EE">
        <w:rPr>
          <w:rFonts w:ascii="Arial" w:hAnsi="Arial" w:cs="Arial"/>
          <w:b/>
          <w:sz w:val="18"/>
          <w:szCs w:val="18"/>
        </w:rPr>
        <w:t xml:space="preserve">WYKAZ WYKONANYCH ROBÓT BUDOWLANYCH W CIĄGU OSTATNICH 5 LAT, </w:t>
      </w:r>
      <w:r w:rsidRPr="00E427EE">
        <w:rPr>
          <w:rFonts w:ascii="Arial" w:hAnsi="Arial" w:cs="Arial"/>
          <w:b/>
          <w:sz w:val="18"/>
          <w:szCs w:val="18"/>
        </w:rPr>
        <w:br/>
        <w:t>A JEŻELI OKRES P</w:t>
      </w:r>
      <w:r>
        <w:rPr>
          <w:rFonts w:ascii="Arial" w:hAnsi="Arial" w:cs="Arial"/>
          <w:b/>
          <w:sz w:val="18"/>
          <w:szCs w:val="18"/>
        </w:rPr>
        <w:t>ROWADZENIA DZIAŁALNOŚCI JEST KRÓ</w:t>
      </w:r>
      <w:r w:rsidRPr="00E427EE">
        <w:rPr>
          <w:rFonts w:ascii="Arial" w:hAnsi="Arial" w:cs="Arial"/>
          <w:b/>
          <w:sz w:val="18"/>
          <w:szCs w:val="18"/>
        </w:rPr>
        <w:t>TSZY – W TYM OKRESIE</w:t>
      </w:r>
    </w:p>
    <w:p w:rsidR="0077314E" w:rsidRPr="00E427EE" w:rsidRDefault="0077314E">
      <w:pPr>
        <w:spacing w:before="120"/>
        <w:jc w:val="center"/>
        <w:rPr>
          <w:rFonts w:ascii="Arial" w:hAnsi="Arial" w:cs="Arial"/>
          <w:b/>
          <w:sz w:val="18"/>
          <w:szCs w:val="18"/>
        </w:rPr>
      </w:pPr>
    </w:p>
    <w:p w:rsidR="0077314E" w:rsidRPr="00F269CA" w:rsidRDefault="0077314E" w:rsidP="001536B3">
      <w:pPr>
        <w:spacing w:line="360" w:lineRule="auto"/>
        <w:ind w:left="425"/>
        <w:jc w:val="both"/>
        <w:rPr>
          <w:rFonts w:ascii="Times New Roman" w:hAnsi="Times New Roman"/>
          <w:b/>
          <w:sz w:val="24"/>
          <w:szCs w:val="24"/>
        </w:rPr>
      </w:pPr>
      <w:r w:rsidRPr="00457150">
        <w:rPr>
          <w:rFonts w:ascii="Arial" w:hAnsi="Arial" w:cs="Arial"/>
          <w:b/>
          <w:bCs/>
          <w:i/>
          <w:iCs/>
          <w:sz w:val="20"/>
          <w:szCs w:val="18"/>
        </w:rPr>
        <w:t>„</w:t>
      </w:r>
      <w:r w:rsidRPr="00F269CA">
        <w:rPr>
          <w:b/>
        </w:rPr>
        <w:t>Przebudowa części pomieszczeń budynku szkoły dla potrzeb Świetlicy Środowiskowej w Brzostkowie</w:t>
      </w:r>
      <w:r>
        <w:rPr>
          <w:b/>
        </w:rPr>
        <w:t>”</w:t>
      </w:r>
    </w:p>
    <w:p w:rsidR="0077314E" w:rsidRPr="00457150" w:rsidRDefault="0077314E" w:rsidP="00F42F56">
      <w:pPr>
        <w:pStyle w:val="NoSpacing"/>
        <w:ind w:firstLine="567"/>
        <w:jc w:val="center"/>
        <w:rPr>
          <w:rFonts w:ascii="Arial" w:hAnsi="Arial" w:cs="Arial"/>
          <w:b/>
          <w:bCs/>
          <w:sz w:val="20"/>
          <w:szCs w:val="18"/>
        </w:rPr>
      </w:pPr>
    </w:p>
    <w:p w:rsidR="0077314E" w:rsidRPr="00E427EE" w:rsidRDefault="0077314E" w:rsidP="00F42F56">
      <w:pPr>
        <w:pStyle w:val="NoSpacing"/>
        <w:ind w:firstLine="567"/>
        <w:jc w:val="center"/>
        <w:rPr>
          <w:rFonts w:ascii="Tahoma" w:hAnsi="Tahoma" w:cs="Tahoma"/>
          <w:sz w:val="18"/>
          <w:szCs w:val="18"/>
        </w:rPr>
      </w:pPr>
    </w:p>
    <w:tbl>
      <w:tblPr>
        <w:tblW w:w="14034" w:type="dxa"/>
        <w:jc w:val="center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5971"/>
        <w:gridCol w:w="1559"/>
        <w:gridCol w:w="1418"/>
        <w:gridCol w:w="2693"/>
        <w:gridCol w:w="1826"/>
      </w:tblGrid>
      <w:tr w:rsidR="0077314E" w:rsidRPr="00E427EE" w:rsidTr="00450811">
        <w:trPr>
          <w:cantSplit/>
          <w:trHeight w:hRule="exact" w:val="89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>
            <w:pPr>
              <w:snapToGrid w:val="0"/>
              <w:spacing w:before="120"/>
              <w:ind w:right="115"/>
              <w:jc w:val="right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L.p.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Rodzaj roboty, miejsce wykonania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wartość robót (zł)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Data wykonania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Nazwa i adres zleceniodawcy </w:t>
            </w: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6F605C">
            <w:pPr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z w:val="18"/>
                <w:szCs w:val="18"/>
              </w:rPr>
              <w:t xml:space="preserve">Doświadczenie własne /oddane do dyspozycji </w:t>
            </w:r>
          </w:p>
        </w:tc>
      </w:tr>
      <w:tr w:rsidR="0077314E" w:rsidRPr="00E427EE" w:rsidTr="00050081">
        <w:trPr>
          <w:cantSplit/>
          <w:trHeight w:val="406"/>
          <w:jc w:val="center"/>
        </w:trPr>
        <w:tc>
          <w:tcPr>
            <w:tcW w:w="1403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6750EB" w:rsidRDefault="0077314E" w:rsidP="006750E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50EB">
              <w:rPr>
                <w:rFonts w:ascii="Arial" w:hAnsi="Arial" w:cs="Arial"/>
                <w:b/>
                <w:sz w:val="18"/>
                <w:szCs w:val="18"/>
              </w:rPr>
              <w:t xml:space="preserve">Wykaz wykonanych robót w ramach </w:t>
            </w:r>
            <w:r>
              <w:rPr>
                <w:rFonts w:ascii="Arial" w:hAnsi="Arial" w:cs="Arial"/>
                <w:b/>
                <w:sz w:val="18"/>
                <w:szCs w:val="18"/>
              </w:rPr>
              <w:t>których</w:t>
            </w:r>
            <w:r w:rsidRPr="006750EB">
              <w:rPr>
                <w:rFonts w:ascii="Arial" w:hAnsi="Arial" w:cs="Arial"/>
                <w:b/>
                <w:sz w:val="18"/>
                <w:szCs w:val="18"/>
              </w:rPr>
              <w:t xml:space="preserve"> zrealizowano zakres prac polegający na wykonaniu robót związanych z </w:t>
            </w:r>
            <w:r>
              <w:rPr>
                <w:rFonts w:ascii="Arial" w:hAnsi="Arial" w:cs="Arial"/>
                <w:b/>
                <w:sz w:val="18"/>
                <w:szCs w:val="18"/>
              </w:rPr>
              <w:t>budową lub p</w:t>
            </w:r>
            <w:r w:rsidRPr="00F269CA">
              <w:rPr>
                <w:b/>
              </w:rPr>
              <w:t xml:space="preserve">rzebudowa </w:t>
            </w:r>
            <w:r>
              <w:rPr>
                <w:b/>
              </w:rPr>
              <w:t xml:space="preserve">budynków </w:t>
            </w:r>
            <w:r w:rsidRPr="006750EB">
              <w:rPr>
                <w:rFonts w:ascii="Arial" w:hAnsi="Arial" w:cs="Arial"/>
                <w:b/>
                <w:sz w:val="18"/>
                <w:szCs w:val="18"/>
              </w:rPr>
              <w:t xml:space="preserve">o wartości przekraczającej </w:t>
            </w:r>
            <w:r>
              <w:rPr>
                <w:rFonts w:ascii="Arial" w:hAnsi="Arial" w:cs="Arial"/>
                <w:b/>
                <w:sz w:val="18"/>
                <w:szCs w:val="18"/>
              </w:rPr>
              <w:t>250</w:t>
            </w:r>
            <w:r w:rsidRPr="006750EB">
              <w:rPr>
                <w:rFonts w:ascii="Arial" w:hAnsi="Arial" w:cs="Arial"/>
                <w:b/>
                <w:sz w:val="18"/>
                <w:szCs w:val="18"/>
              </w:rPr>
              <w:t xml:space="preserve"> 000,00 zł </w:t>
            </w:r>
            <w:r>
              <w:rPr>
                <w:rFonts w:ascii="Arial" w:hAnsi="Arial" w:cs="Arial"/>
                <w:b/>
                <w:sz w:val="18"/>
                <w:szCs w:val="18"/>
              </w:rPr>
              <w:t>każda.</w:t>
            </w:r>
          </w:p>
        </w:tc>
      </w:tr>
      <w:tr w:rsidR="0077314E" w:rsidRPr="00E427EE" w:rsidTr="00050081">
        <w:trPr>
          <w:cantSplit/>
          <w:trHeight w:val="83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713778">
            <w:pPr>
              <w:snapToGrid w:val="0"/>
              <w:ind w:right="115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……………………………………………………….</w:t>
            </w:r>
          </w:p>
          <w:p w:rsidR="0077314E" w:rsidRPr="00E427EE" w:rsidRDefault="0077314E" w:rsidP="00713778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D20EAA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Wymieniona wyżej robota była </w:t>
            </w:r>
            <w:r w:rsidRPr="00D20EA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związana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z </w:t>
            </w:r>
            <w:r w:rsidRPr="0045382A">
              <w:rPr>
                <w:rFonts w:ascii="Arial" w:hAnsi="Arial" w:cs="Arial"/>
                <w:b/>
                <w:sz w:val="18"/>
                <w:szCs w:val="18"/>
              </w:rPr>
              <w:t xml:space="preserve">budową lub przebudową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budynków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7EE">
              <w:rPr>
                <w:rFonts w:ascii="Arial" w:hAnsi="Arial" w:cs="Arial"/>
                <w:sz w:val="18"/>
                <w:szCs w:val="18"/>
              </w:rPr>
              <w:t xml:space="preserve">Własne/ </w:t>
            </w:r>
            <w:r w:rsidRPr="00E427EE">
              <w:rPr>
                <w:rFonts w:ascii="Arial" w:hAnsi="Arial" w:cs="Arial"/>
                <w:sz w:val="18"/>
                <w:szCs w:val="18"/>
              </w:rPr>
              <w:br/>
              <w:t>oddane do dyspozycji*</w:t>
            </w:r>
          </w:p>
        </w:tc>
      </w:tr>
      <w:tr w:rsidR="0077314E" w:rsidRPr="00E427EE" w:rsidTr="00050081">
        <w:trPr>
          <w:cantSplit/>
          <w:trHeight w:val="838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713778">
            <w:pPr>
              <w:snapToGrid w:val="0"/>
              <w:ind w:right="115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1446E7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……………………………………………………….</w:t>
            </w:r>
          </w:p>
          <w:p w:rsidR="0077314E" w:rsidRPr="00E427EE" w:rsidRDefault="0077314E" w:rsidP="001446E7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D20EAA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Wymieniona wyżej robota była </w:t>
            </w:r>
            <w:r w:rsidRPr="00D20EAA">
              <w:rPr>
                <w:rFonts w:ascii="Arial" w:hAnsi="Arial" w:cs="Arial"/>
                <w:b/>
                <w:color w:val="000000"/>
                <w:sz w:val="18"/>
                <w:szCs w:val="18"/>
              </w:rPr>
              <w:t>związana z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5382A">
              <w:rPr>
                <w:rFonts w:ascii="Arial" w:hAnsi="Arial" w:cs="Arial"/>
                <w:b/>
                <w:sz w:val="18"/>
                <w:szCs w:val="18"/>
              </w:rPr>
              <w:t>budową lub przebudową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budynków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05008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F23F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27EE">
              <w:rPr>
                <w:rFonts w:ascii="Arial" w:hAnsi="Arial" w:cs="Arial"/>
                <w:sz w:val="18"/>
                <w:szCs w:val="18"/>
              </w:rPr>
              <w:t xml:space="preserve">Własne/ </w:t>
            </w:r>
            <w:r w:rsidRPr="00E427EE">
              <w:rPr>
                <w:rFonts w:ascii="Arial" w:hAnsi="Arial" w:cs="Arial"/>
                <w:sz w:val="18"/>
                <w:szCs w:val="18"/>
              </w:rPr>
              <w:br/>
              <w:t>oddane do dyspozycji*</w:t>
            </w:r>
          </w:p>
        </w:tc>
      </w:tr>
      <w:tr w:rsidR="0077314E" w:rsidRPr="00E427EE" w:rsidTr="00107BEA">
        <w:trPr>
          <w:cantSplit/>
          <w:trHeight w:val="856"/>
          <w:jc w:val="center"/>
        </w:trPr>
        <w:tc>
          <w:tcPr>
            <w:tcW w:w="6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107BEA">
            <w:pPr>
              <w:pStyle w:val="NoSpacing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Wartość robót razem:</w:t>
            </w:r>
          </w:p>
        </w:tc>
        <w:tc>
          <w:tcPr>
            <w:tcW w:w="749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………………………………………………………………………..</w:t>
            </w:r>
          </w:p>
        </w:tc>
      </w:tr>
      <w:tr w:rsidR="0077314E" w:rsidRPr="00E427EE" w:rsidTr="00206F0A">
        <w:trPr>
          <w:cantSplit/>
          <w:trHeight w:val="511"/>
          <w:jc w:val="center"/>
        </w:trPr>
        <w:tc>
          <w:tcPr>
            <w:tcW w:w="1403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450811" w:rsidRDefault="0077314E" w:rsidP="00E83A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50811">
              <w:rPr>
                <w:rFonts w:ascii="Arial" w:hAnsi="Arial" w:cs="Arial"/>
                <w:b/>
                <w:sz w:val="18"/>
                <w:szCs w:val="18"/>
              </w:rPr>
              <w:t>Wykaz robót niewykonanych i wykonanych nienależycie</w:t>
            </w:r>
          </w:p>
        </w:tc>
      </w:tr>
      <w:tr w:rsidR="0077314E" w:rsidRPr="00E427EE" w:rsidTr="00206F0A">
        <w:trPr>
          <w:cantSplit/>
          <w:trHeight w:hRule="exact" w:val="896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06F0A">
            <w:pPr>
              <w:snapToGrid w:val="0"/>
              <w:spacing w:before="120"/>
              <w:ind w:right="115"/>
              <w:jc w:val="right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L.p.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06F0A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Rodzaj roboty, miejsce wykonania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06F0A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wartość robót </w:t>
            </w: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 xml:space="preserve">z umowy </w:t>
            </w: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(zł)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06F0A">
            <w:pPr>
              <w:snapToGrid w:val="0"/>
              <w:spacing w:before="12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Data wykonania</w:t>
            </w:r>
          </w:p>
        </w:tc>
        <w:tc>
          <w:tcPr>
            <w:tcW w:w="4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450811">
            <w:pPr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 w:rsidRPr="00E427EE">
              <w:rPr>
                <w:rFonts w:ascii="Arial" w:hAnsi="Arial" w:cs="Arial"/>
                <w:b/>
                <w:spacing w:val="4"/>
                <w:sz w:val="18"/>
                <w:szCs w:val="18"/>
              </w:rPr>
              <w:t>Nazwa i adres zleceniodawcy</w:t>
            </w:r>
          </w:p>
        </w:tc>
      </w:tr>
      <w:tr w:rsidR="0077314E" w:rsidRPr="00E427EE" w:rsidTr="00107BEA">
        <w:trPr>
          <w:cantSplit/>
          <w:trHeight w:val="577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Default="0077314E" w:rsidP="00E83A61">
            <w:pPr>
              <w:snapToGrid w:val="0"/>
              <w:ind w:right="115"/>
              <w:jc w:val="right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1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24318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14E" w:rsidRPr="00E427EE" w:rsidTr="00107BEA">
        <w:trPr>
          <w:cantSplit/>
          <w:trHeight w:val="42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Default="0077314E" w:rsidP="00E83A61">
            <w:pPr>
              <w:snapToGrid w:val="0"/>
              <w:ind w:right="115"/>
              <w:jc w:val="right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2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24318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7314E" w:rsidRPr="00E427EE" w:rsidTr="00107BEA">
        <w:trPr>
          <w:cantSplit/>
          <w:trHeight w:val="549"/>
          <w:jc w:val="center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Default="0077314E" w:rsidP="00E83A61">
            <w:pPr>
              <w:snapToGrid w:val="0"/>
              <w:ind w:right="115"/>
              <w:jc w:val="right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4"/>
                <w:sz w:val="18"/>
                <w:szCs w:val="18"/>
              </w:rPr>
              <w:t>….</w:t>
            </w:r>
          </w:p>
        </w:tc>
        <w:tc>
          <w:tcPr>
            <w:tcW w:w="5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224318">
            <w:pPr>
              <w:pStyle w:val="NoSpacing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snapToGrid w:val="0"/>
              <w:jc w:val="center"/>
              <w:rPr>
                <w:rFonts w:ascii="Arial" w:hAnsi="Arial" w:cs="Arial"/>
                <w:b/>
                <w:spacing w:val="4"/>
                <w:sz w:val="18"/>
                <w:szCs w:val="18"/>
              </w:rPr>
            </w:pPr>
          </w:p>
        </w:tc>
        <w:tc>
          <w:tcPr>
            <w:tcW w:w="45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7314E" w:rsidRPr="00E427EE" w:rsidRDefault="0077314E" w:rsidP="00E83A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7314E" w:rsidRDefault="0077314E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</w:p>
    <w:p w:rsidR="0077314E" w:rsidRPr="00CD0C8D" w:rsidRDefault="0077314E" w:rsidP="00381980">
      <w:pPr>
        <w:autoSpaceDE w:val="0"/>
        <w:autoSpaceDN w:val="0"/>
        <w:adjustRightInd w:val="0"/>
        <w:ind w:left="567"/>
        <w:rPr>
          <w:rFonts w:ascii="Arial" w:hAnsi="Arial" w:cs="Arial"/>
          <w:b/>
          <w:color w:val="000000"/>
          <w:sz w:val="18"/>
          <w:szCs w:val="18"/>
        </w:rPr>
      </w:pPr>
      <w:r w:rsidRPr="00CD0C8D">
        <w:rPr>
          <w:rFonts w:ascii="Arial" w:hAnsi="Arial" w:cs="Arial"/>
          <w:b/>
          <w:color w:val="000000"/>
          <w:sz w:val="18"/>
          <w:szCs w:val="18"/>
        </w:rPr>
        <w:t xml:space="preserve">UWAGA w przypadku w którym wykonawca nie posiada </w:t>
      </w:r>
      <w:r w:rsidRPr="00CD0C8D">
        <w:rPr>
          <w:rFonts w:ascii="Arial" w:hAnsi="Arial" w:cs="Arial"/>
          <w:b/>
          <w:sz w:val="18"/>
          <w:szCs w:val="18"/>
        </w:rPr>
        <w:t>robót zleconych a niewykonanych i wykonanych nienależycie pozostawia pole puste lub wpisuje nie dotyczy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77314E" w:rsidRDefault="0077314E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</w:p>
    <w:p w:rsidR="0077314E" w:rsidRPr="00E427EE" w:rsidRDefault="0077314E" w:rsidP="00041D83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18"/>
          <w:szCs w:val="18"/>
        </w:rPr>
      </w:pPr>
      <w:r w:rsidRPr="00E427EE">
        <w:rPr>
          <w:rFonts w:ascii="Arial" w:hAnsi="Arial" w:cs="Arial"/>
          <w:color w:val="000000"/>
          <w:sz w:val="18"/>
          <w:szCs w:val="18"/>
        </w:rPr>
        <w:t xml:space="preserve">* niepotrzebne skreślić </w:t>
      </w:r>
    </w:p>
    <w:p w:rsidR="0077314E" w:rsidRPr="00E427EE" w:rsidRDefault="0077314E" w:rsidP="001A51DF">
      <w:pPr>
        <w:tabs>
          <w:tab w:val="left" w:pos="8789"/>
        </w:tabs>
        <w:spacing w:before="120"/>
        <w:ind w:left="8789"/>
        <w:jc w:val="center"/>
        <w:rPr>
          <w:rFonts w:ascii="Arial" w:hAnsi="Arial" w:cs="Arial"/>
          <w:sz w:val="18"/>
          <w:szCs w:val="18"/>
        </w:rPr>
      </w:pPr>
      <w:r w:rsidRPr="00E427EE">
        <w:rPr>
          <w:rFonts w:ascii="Arial" w:hAnsi="Arial" w:cs="Arial"/>
          <w:sz w:val="18"/>
          <w:szCs w:val="18"/>
        </w:rPr>
        <w:t>....................................................................</w:t>
      </w:r>
    </w:p>
    <w:p w:rsidR="0077314E" w:rsidRPr="00E427EE" w:rsidRDefault="0077314E" w:rsidP="001A51DF">
      <w:pPr>
        <w:tabs>
          <w:tab w:val="left" w:pos="8789"/>
        </w:tabs>
        <w:spacing w:before="120"/>
        <w:ind w:left="8789"/>
        <w:jc w:val="center"/>
        <w:rPr>
          <w:rFonts w:ascii="Arial" w:hAnsi="Arial" w:cs="Arial"/>
          <w:sz w:val="18"/>
          <w:szCs w:val="18"/>
        </w:rPr>
      </w:pPr>
      <w:r w:rsidRPr="00E427EE">
        <w:rPr>
          <w:rFonts w:ascii="Arial" w:hAnsi="Arial" w:cs="Arial"/>
          <w:sz w:val="18"/>
          <w:szCs w:val="18"/>
        </w:rPr>
        <w:t>(podpis osoby uprawnionej do reprezentacji)</w:t>
      </w:r>
    </w:p>
    <w:sectPr w:rsidR="0077314E" w:rsidRPr="00E427EE" w:rsidSect="00E83A61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6837" w:h="11905" w:orient="landscape" w:code="9"/>
      <w:pgMar w:top="851" w:right="851" w:bottom="851" w:left="851" w:header="709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14E" w:rsidRDefault="0077314E">
      <w:r>
        <w:separator/>
      </w:r>
    </w:p>
  </w:endnote>
  <w:endnote w:type="continuationSeparator" w:id="0">
    <w:p w:rsidR="0077314E" w:rsidRDefault="00773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4E" w:rsidRPr="00391DFD" w:rsidRDefault="0077314E" w:rsidP="00457150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2</w:t>
    </w:r>
    <w:r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2</w:t>
    </w:r>
    <w:r w:rsidRPr="00391DFD">
      <w:rPr>
        <w:rFonts w:ascii="Tahoma" w:hAnsi="Tahoma" w:cs="Tahoma"/>
        <w:sz w:val="18"/>
        <w:szCs w:val="18"/>
      </w:rPr>
      <w:fldChar w:fldCharType="end"/>
    </w:r>
  </w:p>
  <w:p w:rsidR="0077314E" w:rsidRPr="00457150" w:rsidRDefault="0077314E" w:rsidP="00457150">
    <w:pPr>
      <w:pStyle w:val="Footer"/>
      <w:rPr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4E" w:rsidRDefault="0077314E" w:rsidP="00A97EC3">
    <w:pPr>
      <w:spacing w:before="120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77314E" w:rsidRPr="00391DFD" w:rsidRDefault="0077314E" w:rsidP="00457150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1</w:t>
    </w:r>
    <w:r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Pr="00391DFD">
      <w:rPr>
        <w:rFonts w:ascii="Tahoma" w:hAnsi="Tahoma" w:cs="Tahoma"/>
        <w:sz w:val="18"/>
        <w:szCs w:val="18"/>
      </w:rPr>
      <w:fldChar w:fldCharType="separate"/>
    </w:r>
    <w:r>
      <w:rPr>
        <w:rFonts w:ascii="Tahoma" w:hAnsi="Tahoma" w:cs="Tahoma"/>
        <w:noProof/>
        <w:sz w:val="18"/>
        <w:szCs w:val="18"/>
      </w:rPr>
      <w:t>2</w:t>
    </w:r>
    <w:r w:rsidRPr="00391DFD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14E" w:rsidRDefault="0077314E">
      <w:r>
        <w:separator/>
      </w:r>
    </w:p>
  </w:footnote>
  <w:footnote w:type="continuationSeparator" w:id="0">
    <w:p w:rsidR="0077314E" w:rsidRDefault="00773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4E" w:rsidRDefault="0077314E" w:rsidP="00457150">
    <w:pPr>
      <w:pStyle w:val="Header"/>
      <w:jc w:val="center"/>
      <w:rPr>
        <w:rFonts w:ascii="Verdana" w:hAnsi="Verdana" w:cs="Microsoft Sans Serif"/>
        <w:shadow/>
        <w:spacing w:val="22"/>
        <w:sz w:val="2"/>
        <w:szCs w:val="2"/>
      </w:rPr>
    </w:pPr>
  </w:p>
  <w:p w:rsidR="0077314E" w:rsidRDefault="0077314E" w:rsidP="00457150">
    <w:pPr>
      <w:pStyle w:val="Header"/>
      <w:jc w:val="right"/>
      <w:rPr>
        <w:rFonts w:ascii="Verdana" w:hAnsi="Verdana" w:cs="Times-Roman"/>
        <w:sz w:val="16"/>
        <w:szCs w:val="16"/>
      </w:rPr>
    </w:pPr>
  </w:p>
  <w:p w:rsidR="0077314E" w:rsidRDefault="0077314E" w:rsidP="00457150">
    <w:pPr>
      <w:pStyle w:val="Header"/>
      <w:jc w:val="right"/>
      <w:rPr>
        <w:rFonts w:ascii="Tahoma" w:hAnsi="Tahoma" w:cs="Tahoma"/>
        <w:sz w:val="18"/>
        <w:szCs w:val="18"/>
      </w:rPr>
    </w:pPr>
  </w:p>
  <w:p w:rsidR="0077314E" w:rsidRPr="000C3FBD" w:rsidRDefault="0077314E" w:rsidP="001536B3">
    <w:pPr>
      <w:pStyle w:val="Header"/>
      <w:rPr>
        <w:rFonts w:ascii="Tahoma" w:hAnsi="Tahoma" w:cs="Tahoma"/>
        <w:sz w:val="18"/>
        <w:szCs w:val="18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0" o:spid="_x0000_i1028" type="#_x0000_t75" style="width:112.5pt;height:66pt;visibility:visible">
          <v:imagedata r:id="rId1" o:title=""/>
        </v:shape>
      </w:pict>
    </w:r>
    <w:r w:rsidRPr="007B1512">
      <w:rPr>
        <w:rFonts w:ascii="Verdana" w:hAnsi="Verdana" w:cs="Times-Roman"/>
        <w:sz w:val="16"/>
        <w:szCs w:val="16"/>
      </w:rPr>
      <w:t xml:space="preserve"> </w:t>
    </w:r>
    <w:r>
      <w:rPr>
        <w:rFonts w:ascii="Verdana" w:hAnsi="Verdana" w:cs="Times-Roman"/>
        <w:sz w:val="16"/>
        <w:szCs w:val="16"/>
      </w:rPr>
      <w:t xml:space="preserve">                                                              </w:t>
    </w:r>
    <w:r>
      <w:rPr>
        <w:noProof/>
        <w:lang w:eastAsia="pl-PL"/>
      </w:rPr>
      <w:pict>
        <v:shape id="Obraz 4" o:spid="_x0000_i1029" type="#_x0000_t75" alt="http://www.lgdnaszeroztocze.pl/wp-content/uploads/2012/08/Logo-Leader.png" style="width:71.25pt;height:74.25pt;visibility:visible">
          <v:imagedata r:id="rId2" o:title=""/>
        </v:shape>
      </w:pict>
    </w:r>
    <w:r>
      <w:rPr>
        <w:noProof/>
        <w:lang w:eastAsia="pl-PL"/>
      </w:rPr>
      <w:t xml:space="preserve">                         </w:t>
    </w:r>
    <w:r>
      <w:rPr>
        <w:rFonts w:ascii="Verdana" w:hAnsi="Verdana" w:cs="Times-Roman"/>
        <w:sz w:val="16"/>
        <w:szCs w:val="16"/>
      </w:rPr>
      <w:t xml:space="preserve">                                       </w:t>
    </w:r>
    <w:r>
      <w:rPr>
        <w:noProof/>
        <w:lang w:eastAsia="pl-PL"/>
      </w:rPr>
      <w:pict>
        <v:shape id="Obraz 7" o:spid="_x0000_i1030" type="#_x0000_t75" alt="http://www.lgdnaszeroztocze.pl/wp-content/uploads/2012/08/Logo-PROW-2007-2013.jpg" style="width:132.75pt;height:70.5pt;visibility:visible">
          <v:imagedata r:id="rId3" o:title=""/>
        </v:shape>
      </w:pict>
    </w:r>
    <w:r>
      <w:rPr>
        <w:rFonts w:ascii="Verdana" w:hAnsi="Verdana" w:cs="Times-Roman"/>
        <w:sz w:val="16"/>
        <w:szCs w:val="16"/>
      </w:rPr>
      <w:t xml:space="preserve">                          </w:t>
    </w:r>
  </w:p>
  <w:p w:rsidR="0077314E" w:rsidRPr="00400693" w:rsidRDefault="0077314E" w:rsidP="001536B3">
    <w:pPr>
      <w:pStyle w:val="Header"/>
      <w:jc w:val="right"/>
      <w:rPr>
        <w:szCs w:val="16"/>
      </w:rPr>
    </w:pPr>
    <w:r w:rsidRPr="00005F10">
      <w:rPr>
        <w:rFonts w:ascii="Verdana" w:hAnsi="Verdana" w:cs="Times-Roman"/>
        <w:sz w:val="16"/>
        <w:szCs w:val="16"/>
      </w:rPr>
      <w:t>ZITŚ:271.</w:t>
    </w:r>
    <w:r>
      <w:rPr>
        <w:rFonts w:ascii="Verdana" w:hAnsi="Verdana" w:cs="Times-Roman"/>
        <w:sz w:val="16"/>
        <w:szCs w:val="16"/>
      </w:rPr>
      <w:t>16</w:t>
    </w:r>
    <w:r w:rsidRPr="00005F10">
      <w:rPr>
        <w:rFonts w:ascii="Verdana" w:hAnsi="Verdana" w:cs="Times-Roman"/>
        <w:sz w:val="16"/>
        <w:szCs w:val="16"/>
      </w:rPr>
      <w:t>.201</w:t>
    </w:r>
    <w:r>
      <w:rPr>
        <w:rFonts w:ascii="Verdana" w:hAnsi="Verdana" w:cs="Times-Roman"/>
        <w:sz w:val="16"/>
        <w:szCs w:val="16"/>
      </w:rPr>
      <w:t>3</w:t>
    </w:r>
  </w:p>
  <w:p w:rsidR="0077314E" w:rsidRPr="00457150" w:rsidRDefault="0077314E" w:rsidP="00457150">
    <w:pPr>
      <w:pStyle w:val="Header"/>
      <w:rPr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4E" w:rsidRDefault="0077314E" w:rsidP="00457150">
    <w:pPr>
      <w:pStyle w:val="Header"/>
      <w:jc w:val="center"/>
      <w:rPr>
        <w:rFonts w:ascii="Verdana" w:hAnsi="Verdana" w:cs="Microsoft Sans Serif"/>
        <w:shadow/>
        <w:spacing w:val="22"/>
        <w:sz w:val="2"/>
        <w:szCs w:val="2"/>
      </w:rPr>
    </w:pPr>
  </w:p>
  <w:p w:rsidR="0077314E" w:rsidRDefault="0077314E" w:rsidP="00457150">
    <w:pPr>
      <w:pStyle w:val="Header"/>
      <w:jc w:val="right"/>
      <w:rPr>
        <w:rFonts w:ascii="Verdana" w:hAnsi="Verdana" w:cs="Times-Roman"/>
        <w:sz w:val="16"/>
        <w:szCs w:val="16"/>
      </w:rPr>
    </w:pPr>
  </w:p>
  <w:p w:rsidR="0077314E" w:rsidRPr="000C3FBD" w:rsidRDefault="0077314E" w:rsidP="001536B3">
    <w:pPr>
      <w:pStyle w:val="Header"/>
      <w:rPr>
        <w:rFonts w:ascii="Tahoma" w:hAnsi="Tahoma" w:cs="Tahoma"/>
        <w:sz w:val="18"/>
        <w:szCs w:val="18"/>
      </w:rPr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4" type="#_x0000_t75" style="width:112.5pt;height:66pt;visibility:visible">
          <v:imagedata r:id="rId1" o:title=""/>
        </v:shape>
      </w:pict>
    </w:r>
    <w:r w:rsidRPr="007B1512">
      <w:rPr>
        <w:rFonts w:ascii="Verdana" w:hAnsi="Verdana" w:cs="Times-Roman"/>
        <w:sz w:val="16"/>
        <w:szCs w:val="16"/>
      </w:rPr>
      <w:t xml:space="preserve"> </w:t>
    </w:r>
    <w:r>
      <w:rPr>
        <w:rFonts w:ascii="Verdana" w:hAnsi="Verdana" w:cs="Times-Roman"/>
        <w:sz w:val="16"/>
        <w:szCs w:val="16"/>
      </w:rPr>
      <w:t xml:space="preserve">                                                         </w:t>
    </w:r>
    <w:r>
      <w:rPr>
        <w:noProof/>
        <w:lang w:eastAsia="pl-PL"/>
      </w:rPr>
      <w:pict>
        <v:shape id="_x0000_i1035" type="#_x0000_t75" alt="http://www.lgdnaszeroztocze.pl/wp-content/uploads/2012/08/Logo-Leader.png" style="width:71.25pt;height:74.25pt;visibility:visible">
          <v:imagedata r:id="rId2" o:title=""/>
        </v:shape>
      </w:pict>
    </w:r>
    <w:r>
      <w:rPr>
        <w:noProof/>
        <w:lang w:eastAsia="pl-PL"/>
      </w:rPr>
      <w:t xml:space="preserve">                         </w:t>
    </w:r>
    <w:r>
      <w:rPr>
        <w:rFonts w:ascii="Verdana" w:hAnsi="Verdana" w:cs="Times-Roman"/>
        <w:sz w:val="16"/>
        <w:szCs w:val="16"/>
      </w:rPr>
      <w:t xml:space="preserve">                                    </w:t>
    </w:r>
    <w:r>
      <w:rPr>
        <w:noProof/>
        <w:lang w:eastAsia="pl-PL"/>
      </w:rPr>
      <w:pict>
        <v:shape id="_x0000_i1036" type="#_x0000_t75" alt="http://www.lgdnaszeroztocze.pl/wp-content/uploads/2012/08/Logo-PROW-2007-2013.jpg" style="width:132.75pt;height:70.5pt;visibility:visible">
          <v:imagedata r:id="rId3" o:title=""/>
        </v:shape>
      </w:pict>
    </w:r>
    <w:r>
      <w:rPr>
        <w:rFonts w:ascii="Verdana" w:hAnsi="Verdana" w:cs="Times-Roman"/>
        <w:sz w:val="16"/>
        <w:szCs w:val="16"/>
      </w:rPr>
      <w:t xml:space="preserve">                             </w:t>
    </w:r>
  </w:p>
  <w:p w:rsidR="0077314E" w:rsidRPr="00400693" w:rsidRDefault="0077314E" w:rsidP="001536B3">
    <w:pPr>
      <w:pStyle w:val="Header"/>
      <w:jc w:val="right"/>
      <w:rPr>
        <w:szCs w:val="16"/>
      </w:rPr>
    </w:pPr>
    <w:r w:rsidRPr="00005F10">
      <w:rPr>
        <w:rFonts w:ascii="Verdana" w:hAnsi="Verdana" w:cs="Times-Roman"/>
        <w:sz w:val="16"/>
        <w:szCs w:val="16"/>
      </w:rPr>
      <w:t>ZITŚ:271.</w:t>
    </w:r>
    <w:r>
      <w:rPr>
        <w:rFonts w:ascii="Verdana" w:hAnsi="Verdana" w:cs="Times-Roman"/>
        <w:sz w:val="16"/>
        <w:szCs w:val="16"/>
      </w:rPr>
      <w:t>16</w:t>
    </w:r>
    <w:r w:rsidRPr="00005F10">
      <w:rPr>
        <w:rFonts w:ascii="Verdana" w:hAnsi="Verdana" w:cs="Times-Roman"/>
        <w:sz w:val="16"/>
        <w:szCs w:val="16"/>
      </w:rPr>
      <w:t>.201</w:t>
    </w:r>
    <w:r>
      <w:rPr>
        <w:rFonts w:ascii="Verdana" w:hAnsi="Verdana" w:cs="Times-Roman"/>
        <w:sz w:val="16"/>
        <w:szCs w:val="16"/>
      </w:rPr>
      <w:t>3</w:t>
    </w:r>
  </w:p>
  <w:p w:rsidR="0077314E" w:rsidRDefault="0077314E" w:rsidP="00457150">
    <w:pPr>
      <w:pStyle w:val="Header"/>
      <w:jc w:val="right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54C11"/>
    <w:multiLevelType w:val="singleLevel"/>
    <w:tmpl w:val="3C3C3A3A"/>
    <w:lvl w:ilvl="0">
      <w:start w:val="1"/>
      <w:numFmt w:val="upperRoman"/>
      <w:pStyle w:val="Heading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hyphenationZone w:val="425"/>
  <w:drawingGridHorizontalSpacing w:val="11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638"/>
    <w:rsid w:val="000040AC"/>
    <w:rsid w:val="00005F10"/>
    <w:rsid w:val="00006D92"/>
    <w:rsid w:val="00015291"/>
    <w:rsid w:val="000340ED"/>
    <w:rsid w:val="00041D83"/>
    <w:rsid w:val="0004517B"/>
    <w:rsid w:val="00050081"/>
    <w:rsid w:val="000720CD"/>
    <w:rsid w:val="00077E17"/>
    <w:rsid w:val="00080FFD"/>
    <w:rsid w:val="0009117F"/>
    <w:rsid w:val="000926C6"/>
    <w:rsid w:val="000A41E2"/>
    <w:rsid w:val="000C3FBD"/>
    <w:rsid w:val="000C712D"/>
    <w:rsid w:val="000E0918"/>
    <w:rsid w:val="00107BEA"/>
    <w:rsid w:val="001218D5"/>
    <w:rsid w:val="00134DEB"/>
    <w:rsid w:val="00144013"/>
    <w:rsid w:val="001446E7"/>
    <w:rsid w:val="001536B3"/>
    <w:rsid w:val="00156B4C"/>
    <w:rsid w:val="001604E5"/>
    <w:rsid w:val="00184DDA"/>
    <w:rsid w:val="001A51DF"/>
    <w:rsid w:val="001C69BF"/>
    <w:rsid w:val="001E0D04"/>
    <w:rsid w:val="001E5A03"/>
    <w:rsid w:val="00206F0A"/>
    <w:rsid w:val="002118B2"/>
    <w:rsid w:val="00224318"/>
    <w:rsid w:val="002245C3"/>
    <w:rsid w:val="00242092"/>
    <w:rsid w:val="00243EEC"/>
    <w:rsid w:val="00245AB6"/>
    <w:rsid w:val="0025029C"/>
    <w:rsid w:val="002552A5"/>
    <w:rsid w:val="0028526B"/>
    <w:rsid w:val="00293957"/>
    <w:rsid w:val="002A6E0C"/>
    <w:rsid w:val="002B3D91"/>
    <w:rsid w:val="002C0A06"/>
    <w:rsid w:val="002F61BE"/>
    <w:rsid w:val="00314524"/>
    <w:rsid w:val="00317487"/>
    <w:rsid w:val="003271D1"/>
    <w:rsid w:val="00327DB3"/>
    <w:rsid w:val="00327DCA"/>
    <w:rsid w:val="00331FE7"/>
    <w:rsid w:val="00334B6C"/>
    <w:rsid w:val="00350111"/>
    <w:rsid w:val="00374B06"/>
    <w:rsid w:val="00381980"/>
    <w:rsid w:val="00384F4E"/>
    <w:rsid w:val="00391DFD"/>
    <w:rsid w:val="003A552C"/>
    <w:rsid w:val="003B29E9"/>
    <w:rsid w:val="003D69DF"/>
    <w:rsid w:val="003E06CA"/>
    <w:rsid w:val="003E6379"/>
    <w:rsid w:val="003F43FD"/>
    <w:rsid w:val="003F7160"/>
    <w:rsid w:val="00400693"/>
    <w:rsid w:val="00405D2D"/>
    <w:rsid w:val="00423864"/>
    <w:rsid w:val="00430A3E"/>
    <w:rsid w:val="004312E2"/>
    <w:rsid w:val="004440D2"/>
    <w:rsid w:val="00450811"/>
    <w:rsid w:val="0045382A"/>
    <w:rsid w:val="00457150"/>
    <w:rsid w:val="0046218D"/>
    <w:rsid w:val="0046295D"/>
    <w:rsid w:val="00464731"/>
    <w:rsid w:val="00477DF6"/>
    <w:rsid w:val="00487B77"/>
    <w:rsid w:val="00493A0E"/>
    <w:rsid w:val="004A3A2B"/>
    <w:rsid w:val="004A6AE3"/>
    <w:rsid w:val="004B1CB8"/>
    <w:rsid w:val="004B6273"/>
    <w:rsid w:val="004B7E99"/>
    <w:rsid w:val="004C668D"/>
    <w:rsid w:val="004F50C5"/>
    <w:rsid w:val="00511997"/>
    <w:rsid w:val="00511A7B"/>
    <w:rsid w:val="005169E8"/>
    <w:rsid w:val="00526643"/>
    <w:rsid w:val="00526927"/>
    <w:rsid w:val="0052787F"/>
    <w:rsid w:val="00533043"/>
    <w:rsid w:val="00537288"/>
    <w:rsid w:val="00556B6A"/>
    <w:rsid w:val="0059770B"/>
    <w:rsid w:val="005D466F"/>
    <w:rsid w:val="005E1A11"/>
    <w:rsid w:val="005E78BD"/>
    <w:rsid w:val="005F3AA0"/>
    <w:rsid w:val="005F5F4E"/>
    <w:rsid w:val="00600D2D"/>
    <w:rsid w:val="0060796C"/>
    <w:rsid w:val="006206AF"/>
    <w:rsid w:val="00624319"/>
    <w:rsid w:val="00634638"/>
    <w:rsid w:val="00634F38"/>
    <w:rsid w:val="006356CB"/>
    <w:rsid w:val="00637E5D"/>
    <w:rsid w:val="00643A8F"/>
    <w:rsid w:val="00666D28"/>
    <w:rsid w:val="00674B3F"/>
    <w:rsid w:val="006750EB"/>
    <w:rsid w:val="00684D73"/>
    <w:rsid w:val="006B075D"/>
    <w:rsid w:val="006D7A8C"/>
    <w:rsid w:val="006E21EE"/>
    <w:rsid w:val="006F0CBC"/>
    <w:rsid w:val="006F605C"/>
    <w:rsid w:val="007136F1"/>
    <w:rsid w:val="00713778"/>
    <w:rsid w:val="0071419A"/>
    <w:rsid w:val="00735526"/>
    <w:rsid w:val="00743018"/>
    <w:rsid w:val="00754864"/>
    <w:rsid w:val="0077314E"/>
    <w:rsid w:val="00774582"/>
    <w:rsid w:val="00793C3A"/>
    <w:rsid w:val="007A2AAE"/>
    <w:rsid w:val="007A2CA1"/>
    <w:rsid w:val="007A7EDC"/>
    <w:rsid w:val="007B1512"/>
    <w:rsid w:val="007D526E"/>
    <w:rsid w:val="007E33F4"/>
    <w:rsid w:val="00800C78"/>
    <w:rsid w:val="00807BEC"/>
    <w:rsid w:val="00824C58"/>
    <w:rsid w:val="00841F19"/>
    <w:rsid w:val="00842428"/>
    <w:rsid w:val="00842DBA"/>
    <w:rsid w:val="008679D6"/>
    <w:rsid w:val="008878DF"/>
    <w:rsid w:val="008924E4"/>
    <w:rsid w:val="008B52A5"/>
    <w:rsid w:val="008C36FE"/>
    <w:rsid w:val="008C3DAE"/>
    <w:rsid w:val="008F1072"/>
    <w:rsid w:val="009075D1"/>
    <w:rsid w:val="00911A1F"/>
    <w:rsid w:val="00927B6B"/>
    <w:rsid w:val="00937B4D"/>
    <w:rsid w:val="00991C35"/>
    <w:rsid w:val="00996CA6"/>
    <w:rsid w:val="009A7E8E"/>
    <w:rsid w:val="009B2109"/>
    <w:rsid w:val="00A055F7"/>
    <w:rsid w:val="00A2321A"/>
    <w:rsid w:val="00A60C93"/>
    <w:rsid w:val="00A82267"/>
    <w:rsid w:val="00A97EC3"/>
    <w:rsid w:val="00AC4DC0"/>
    <w:rsid w:val="00AD0853"/>
    <w:rsid w:val="00AE22CF"/>
    <w:rsid w:val="00B058D8"/>
    <w:rsid w:val="00B104C6"/>
    <w:rsid w:val="00B153F8"/>
    <w:rsid w:val="00B45AE0"/>
    <w:rsid w:val="00B7073B"/>
    <w:rsid w:val="00B77F69"/>
    <w:rsid w:val="00BC1910"/>
    <w:rsid w:val="00BE519A"/>
    <w:rsid w:val="00BE51E4"/>
    <w:rsid w:val="00BF5326"/>
    <w:rsid w:val="00C16423"/>
    <w:rsid w:val="00C20560"/>
    <w:rsid w:val="00C21D2A"/>
    <w:rsid w:val="00C21D8B"/>
    <w:rsid w:val="00C96D06"/>
    <w:rsid w:val="00CA5C65"/>
    <w:rsid w:val="00CB062C"/>
    <w:rsid w:val="00CB3066"/>
    <w:rsid w:val="00CC005C"/>
    <w:rsid w:val="00CC4ECD"/>
    <w:rsid w:val="00CD0C8D"/>
    <w:rsid w:val="00CE1393"/>
    <w:rsid w:val="00D20EAA"/>
    <w:rsid w:val="00D216C7"/>
    <w:rsid w:val="00D60B37"/>
    <w:rsid w:val="00D66215"/>
    <w:rsid w:val="00D719E4"/>
    <w:rsid w:val="00D742BB"/>
    <w:rsid w:val="00D97B7D"/>
    <w:rsid w:val="00DA4C7B"/>
    <w:rsid w:val="00DC57EF"/>
    <w:rsid w:val="00DE3CBE"/>
    <w:rsid w:val="00E04B92"/>
    <w:rsid w:val="00E078ED"/>
    <w:rsid w:val="00E07E4B"/>
    <w:rsid w:val="00E427EE"/>
    <w:rsid w:val="00E555B3"/>
    <w:rsid w:val="00E71C58"/>
    <w:rsid w:val="00E83A61"/>
    <w:rsid w:val="00EA14FD"/>
    <w:rsid w:val="00EA404A"/>
    <w:rsid w:val="00EC15BC"/>
    <w:rsid w:val="00EF5A7A"/>
    <w:rsid w:val="00EF65D8"/>
    <w:rsid w:val="00F1744A"/>
    <w:rsid w:val="00F23FE5"/>
    <w:rsid w:val="00F269CA"/>
    <w:rsid w:val="00F42F56"/>
    <w:rsid w:val="00F54219"/>
    <w:rsid w:val="00F565B1"/>
    <w:rsid w:val="00F63C88"/>
    <w:rsid w:val="00F706FD"/>
    <w:rsid w:val="00F87751"/>
    <w:rsid w:val="00FA69DB"/>
    <w:rsid w:val="00FB14E4"/>
    <w:rsid w:val="00FD6072"/>
    <w:rsid w:val="00FF1878"/>
    <w:rsid w:val="00FF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1E5A03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5A03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5A03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Heading3">
    <w:name w:val="heading 3"/>
    <w:aliases w:val="Nagłówek 3 Znak Znak Znak Znak Znak Znak Znak Znak Znak Znak Znak Znak Znak Znak Znak Znak Znak Znak Znak Znak"/>
    <w:basedOn w:val="Normal"/>
    <w:next w:val="Normal"/>
    <w:link w:val="Heading3Char"/>
    <w:uiPriority w:val="99"/>
    <w:qFormat/>
    <w:rsid w:val="001E5A03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E5A03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E5A03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E5A03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E5A03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E5A03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E5A03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06FD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706FD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Nagłówek 3 Znak Znak Znak Znak Znak Znak Znak Znak Znak Znak Znak Znak Znak Znak Znak Znak Znak Znak Znak Znak Char"/>
    <w:basedOn w:val="DefaultParagraphFont"/>
    <w:link w:val="Heading3"/>
    <w:uiPriority w:val="99"/>
    <w:semiHidden/>
    <w:locked/>
    <w:rsid w:val="00F706FD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706FD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706FD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706FD"/>
    <w:rPr>
      <w:rFonts w:ascii="Calibri" w:hAnsi="Calibri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706FD"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706FD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706FD"/>
    <w:rPr>
      <w:rFonts w:ascii="Cambria" w:hAnsi="Cambria" w:cs="Times New Roman"/>
      <w:lang w:eastAsia="en-US"/>
    </w:rPr>
  </w:style>
  <w:style w:type="character" w:customStyle="1" w:styleId="Nagwek1Znak">
    <w:name w:val="Nagłówek 1 Znak"/>
    <w:uiPriority w:val="99"/>
    <w:rsid w:val="001E5A03"/>
    <w:rPr>
      <w:rFonts w:ascii="Times New Roman" w:hAnsi="Times New Roman"/>
      <w:i/>
      <w:sz w:val="28"/>
      <w:lang w:eastAsia="en-US"/>
    </w:rPr>
  </w:style>
  <w:style w:type="character" w:customStyle="1" w:styleId="Nagwek2Znak">
    <w:name w:val="Nagłówek 2 Znak"/>
    <w:uiPriority w:val="99"/>
    <w:rsid w:val="001E5A03"/>
    <w:rPr>
      <w:rFonts w:ascii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uiPriority w:val="99"/>
    <w:rsid w:val="001E5A03"/>
    <w:rPr>
      <w:rFonts w:ascii="Times New Roman" w:hAnsi="Times New Roman"/>
      <w:i/>
      <w:sz w:val="24"/>
      <w:lang w:eastAsia="en-US"/>
    </w:rPr>
  </w:style>
  <w:style w:type="character" w:customStyle="1" w:styleId="Nagwek4Znak">
    <w:name w:val="Nagłówek 4 Znak"/>
    <w:uiPriority w:val="99"/>
    <w:rsid w:val="001E5A03"/>
    <w:rPr>
      <w:rFonts w:ascii="Times New Roman" w:hAnsi="Times New Roman"/>
      <w:b/>
      <w:sz w:val="24"/>
      <w:lang w:eastAsia="en-US"/>
    </w:rPr>
  </w:style>
  <w:style w:type="character" w:customStyle="1" w:styleId="Nagwek5Znak">
    <w:name w:val="Nagłówek 5 Znak"/>
    <w:uiPriority w:val="99"/>
    <w:rsid w:val="001E5A03"/>
    <w:rPr>
      <w:rFonts w:ascii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uiPriority w:val="99"/>
    <w:rsid w:val="001E5A03"/>
    <w:rPr>
      <w:rFonts w:ascii="Times New Roman" w:hAnsi="Times New Roman"/>
      <w:b/>
      <w:sz w:val="24"/>
      <w:lang w:eastAsia="en-US"/>
    </w:rPr>
  </w:style>
  <w:style w:type="character" w:customStyle="1" w:styleId="Nagwek7Znak">
    <w:name w:val="Nagłówek 7 Znak"/>
    <w:uiPriority w:val="99"/>
    <w:rsid w:val="001E5A03"/>
    <w:rPr>
      <w:rFonts w:ascii="Times New Roman" w:hAnsi="Times New Roman"/>
      <w:b/>
      <w:lang w:eastAsia="en-US"/>
    </w:rPr>
  </w:style>
  <w:style w:type="character" w:customStyle="1" w:styleId="Nagwek8Znak">
    <w:name w:val="Nagłówek 8 Znak"/>
    <w:uiPriority w:val="99"/>
    <w:rsid w:val="001E5A03"/>
    <w:rPr>
      <w:rFonts w:ascii="Verdana" w:hAnsi="Verdana"/>
      <w:b/>
      <w:i/>
      <w:lang w:eastAsia="en-US"/>
    </w:rPr>
  </w:style>
  <w:style w:type="character" w:customStyle="1" w:styleId="Nagwek9Znak">
    <w:name w:val="Nagłówek 9 Znak"/>
    <w:uiPriority w:val="99"/>
    <w:rsid w:val="001E5A03"/>
    <w:rPr>
      <w:rFonts w:ascii="Times New Roman" w:hAnsi="Times New Roman"/>
      <w:sz w:val="32"/>
    </w:rPr>
  </w:style>
  <w:style w:type="paragraph" w:styleId="BalloonText">
    <w:name w:val="Balloon Text"/>
    <w:basedOn w:val="Normal"/>
    <w:link w:val="BalloonTextChar"/>
    <w:uiPriority w:val="99"/>
    <w:semiHidden/>
    <w:rsid w:val="001E5A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706FD"/>
    <w:rPr>
      <w:rFonts w:ascii="Times New Roman" w:hAnsi="Times New Roman" w:cs="Times New Roman"/>
      <w:sz w:val="2"/>
      <w:lang w:eastAsia="en-US"/>
    </w:rPr>
  </w:style>
  <w:style w:type="character" w:customStyle="1" w:styleId="TekstdymkaZnak">
    <w:name w:val="Tekst dymka Znak"/>
    <w:uiPriority w:val="99"/>
    <w:semiHidden/>
    <w:rsid w:val="001E5A03"/>
    <w:rPr>
      <w:rFonts w:ascii="Tahoma" w:hAnsi="Tahoma"/>
      <w:sz w:val="16"/>
    </w:rPr>
  </w:style>
  <w:style w:type="paragraph" w:styleId="Title">
    <w:name w:val="Title"/>
    <w:basedOn w:val="Normal"/>
    <w:link w:val="TitleChar"/>
    <w:uiPriority w:val="99"/>
    <w:qFormat/>
    <w:rsid w:val="001E5A03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706FD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uiPriority w:val="99"/>
    <w:rsid w:val="001E5A03"/>
    <w:rPr>
      <w:rFonts w:ascii="Times New Roman" w:hAnsi="Times New Roman"/>
      <w:b/>
      <w:sz w:val="28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1E5A03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706FD"/>
    <w:rPr>
      <w:rFonts w:cs="Times New Roman"/>
      <w:lang w:eastAsia="en-US"/>
    </w:rPr>
  </w:style>
  <w:style w:type="character" w:customStyle="1" w:styleId="TekstpodstawowywcityZnak">
    <w:name w:val="Tekst podstawowy wcięty Znak"/>
    <w:uiPriority w:val="99"/>
    <w:rsid w:val="001E5A03"/>
    <w:rPr>
      <w:rFonts w:ascii="Times New Roman" w:hAnsi="Times New Roman"/>
      <w:sz w:val="28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706FD"/>
    <w:rPr>
      <w:rFonts w:cs="Times New Roman"/>
      <w:lang w:eastAsia="en-US"/>
    </w:rPr>
  </w:style>
  <w:style w:type="character" w:customStyle="1" w:styleId="TekstpodstawowyZnak">
    <w:name w:val="Tekst podstawowy Znak"/>
    <w:uiPriority w:val="99"/>
    <w:rsid w:val="001E5A03"/>
    <w:rPr>
      <w:rFonts w:ascii="Times New Roman" w:hAnsi="Times New Roman"/>
      <w:sz w:val="24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06FD"/>
    <w:rPr>
      <w:rFonts w:cs="Times New Roman"/>
      <w:lang w:eastAsia="en-US"/>
    </w:rPr>
  </w:style>
  <w:style w:type="character" w:customStyle="1" w:styleId="StopkaZnak">
    <w:name w:val="Stopka Znak"/>
    <w:uiPriority w:val="99"/>
    <w:rsid w:val="001E5A03"/>
    <w:rPr>
      <w:rFonts w:ascii="Times New Roman" w:hAnsi="Times New Roman"/>
      <w:sz w:val="28"/>
      <w:lang w:eastAsia="en-US"/>
    </w:rPr>
  </w:style>
  <w:style w:type="character" w:styleId="PageNumber">
    <w:name w:val="page number"/>
    <w:basedOn w:val="DefaultParagraphFont"/>
    <w:uiPriority w:val="99"/>
    <w:semiHidden/>
    <w:rsid w:val="001E5A03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1E5A03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06FD"/>
    <w:rPr>
      <w:rFonts w:cs="Times New Roman"/>
      <w:lang w:eastAsia="en-US"/>
    </w:rPr>
  </w:style>
  <w:style w:type="character" w:customStyle="1" w:styleId="NagwekZnak">
    <w:name w:val="Nagłówek Znak"/>
    <w:uiPriority w:val="99"/>
    <w:rsid w:val="001E5A03"/>
    <w:rPr>
      <w:rFonts w:ascii="Times New Roman" w:hAnsi="Times New Roman"/>
      <w:sz w:val="28"/>
      <w:lang w:eastAsia="en-US"/>
    </w:rPr>
  </w:style>
  <w:style w:type="paragraph" w:styleId="BodyText2">
    <w:name w:val="Body Text 2"/>
    <w:basedOn w:val="Normal"/>
    <w:link w:val="BodyText2Char"/>
    <w:uiPriority w:val="99"/>
    <w:semiHidden/>
    <w:rsid w:val="001E5A03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706FD"/>
    <w:rPr>
      <w:rFonts w:cs="Times New Roman"/>
      <w:lang w:eastAsia="en-US"/>
    </w:rPr>
  </w:style>
  <w:style w:type="character" w:customStyle="1" w:styleId="Tekstpodstawowy2Znak">
    <w:name w:val="Tekst podstawowy 2 Znak"/>
    <w:uiPriority w:val="99"/>
    <w:rsid w:val="001E5A03"/>
    <w:rPr>
      <w:rFonts w:ascii="Times New Roman" w:hAnsi="Times New Roman"/>
      <w:i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rsid w:val="001E5A03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706FD"/>
    <w:rPr>
      <w:rFonts w:cs="Times New Roman"/>
      <w:sz w:val="16"/>
      <w:szCs w:val="16"/>
      <w:lang w:eastAsia="en-US"/>
    </w:rPr>
  </w:style>
  <w:style w:type="character" w:customStyle="1" w:styleId="Tekstpodstawowy3Znak">
    <w:name w:val="Tekst podstawowy 3 Znak"/>
    <w:uiPriority w:val="99"/>
    <w:rsid w:val="001E5A03"/>
    <w:rPr>
      <w:rFonts w:ascii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1E5A03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706FD"/>
    <w:rPr>
      <w:rFonts w:cs="Times New Roman"/>
      <w:lang w:eastAsia="en-US"/>
    </w:rPr>
  </w:style>
  <w:style w:type="character" w:customStyle="1" w:styleId="Tekstpodstawowywcity2Znak">
    <w:name w:val="Tekst podstawowy wcięty 2 Znak"/>
    <w:uiPriority w:val="99"/>
    <w:rsid w:val="001E5A03"/>
    <w:rPr>
      <w:rFonts w:ascii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1E5A03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706FD"/>
    <w:rPr>
      <w:rFonts w:cs="Times New Roman"/>
      <w:sz w:val="16"/>
      <w:szCs w:val="16"/>
      <w:lang w:eastAsia="en-US"/>
    </w:rPr>
  </w:style>
  <w:style w:type="character" w:customStyle="1" w:styleId="Tekstpodstawowywcity3Znak">
    <w:name w:val="Tekst podstawowy wcięty 3 Znak"/>
    <w:uiPriority w:val="99"/>
    <w:rsid w:val="001E5A03"/>
    <w:rPr>
      <w:rFonts w:ascii="Times New Roman" w:hAnsi="Times New Roman"/>
      <w:sz w:val="24"/>
      <w:lang w:eastAsia="en-US"/>
    </w:rPr>
  </w:style>
  <w:style w:type="paragraph" w:styleId="Subtitle">
    <w:name w:val="Subtitle"/>
    <w:basedOn w:val="Normal"/>
    <w:link w:val="SubtitleChar"/>
    <w:uiPriority w:val="99"/>
    <w:qFormat/>
    <w:rsid w:val="001E5A03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706FD"/>
    <w:rPr>
      <w:rFonts w:ascii="Cambria" w:hAnsi="Cambria" w:cs="Times New Roman"/>
      <w:sz w:val="24"/>
      <w:szCs w:val="24"/>
      <w:lang w:eastAsia="en-US"/>
    </w:rPr>
  </w:style>
  <w:style w:type="character" w:customStyle="1" w:styleId="PodtytuZnak">
    <w:name w:val="Podtytuł Znak"/>
    <w:uiPriority w:val="99"/>
    <w:rsid w:val="001E5A03"/>
    <w:rPr>
      <w:rFonts w:ascii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"/>
    <w:uiPriority w:val="99"/>
    <w:rsid w:val="001E5A03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"/>
    <w:uiPriority w:val="99"/>
    <w:rsid w:val="001E5A03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BlockText">
    <w:name w:val="Block Text"/>
    <w:basedOn w:val="Normal"/>
    <w:uiPriority w:val="99"/>
    <w:semiHidden/>
    <w:rsid w:val="001E5A03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"/>
    <w:uiPriority w:val="99"/>
    <w:rsid w:val="001E5A03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uiPriority w:val="99"/>
    <w:rsid w:val="001E5A03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kt1">
    <w:name w:val="pkt1"/>
    <w:basedOn w:val="pkt"/>
    <w:uiPriority w:val="99"/>
    <w:rsid w:val="001E5A03"/>
    <w:pPr>
      <w:ind w:left="850" w:hanging="425"/>
    </w:pPr>
  </w:style>
  <w:style w:type="character" w:styleId="Hyperlink">
    <w:name w:val="Hyperlink"/>
    <w:basedOn w:val="DefaultParagraphFont"/>
    <w:uiPriority w:val="99"/>
    <w:rsid w:val="001E5A0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E5A03"/>
    <w:rPr>
      <w:rFonts w:cs="Times New Roman"/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1E5A0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E5A03"/>
    <w:rPr>
      <w:rFonts w:ascii="Times New Roman" w:eastAsia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706FD"/>
    <w:rPr>
      <w:rFonts w:cs="Times New Roman"/>
      <w:sz w:val="20"/>
      <w:szCs w:val="20"/>
      <w:lang w:eastAsia="en-US"/>
    </w:rPr>
  </w:style>
  <w:style w:type="character" w:customStyle="1" w:styleId="TekstkomentarzaZnak">
    <w:name w:val="Tekst komentarza Znak"/>
    <w:uiPriority w:val="99"/>
    <w:semiHidden/>
    <w:rsid w:val="001E5A03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E5A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706FD"/>
    <w:rPr>
      <w:b/>
      <w:bCs/>
    </w:rPr>
  </w:style>
  <w:style w:type="character" w:customStyle="1" w:styleId="TematkomentarzaZnak">
    <w:name w:val="Temat komentarza Znak"/>
    <w:uiPriority w:val="99"/>
    <w:semiHidden/>
    <w:rsid w:val="001E5A03"/>
    <w:rPr>
      <w:rFonts w:ascii="Times New Roman" w:hAnsi="Times New Roman"/>
      <w:b/>
      <w:lang w:eastAsia="en-US"/>
    </w:rPr>
  </w:style>
  <w:style w:type="paragraph" w:customStyle="1" w:styleId="FR3">
    <w:name w:val="FR3"/>
    <w:uiPriority w:val="99"/>
    <w:rsid w:val="001E5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uiPriority w:val="99"/>
    <w:rsid w:val="001E5A03"/>
    <w:rPr>
      <w:rFonts w:ascii="Arial" w:hAnsi="Arial"/>
      <w:b/>
      <w:i/>
      <w:sz w:val="28"/>
      <w:lang w:val="pl-PL" w:eastAsia="pl-PL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uiPriority w:val="99"/>
    <w:rsid w:val="001E5A03"/>
    <w:rPr>
      <w:rFonts w:ascii="Arial" w:hAnsi="Arial"/>
      <w:b/>
      <w:sz w:val="26"/>
      <w:lang w:val="pl-PL" w:eastAsia="pl-PL"/>
    </w:rPr>
  </w:style>
  <w:style w:type="paragraph" w:styleId="TOC1">
    <w:name w:val="toc 1"/>
    <w:basedOn w:val="Normal"/>
    <w:next w:val="Normal"/>
    <w:autoRedefine/>
    <w:uiPriority w:val="99"/>
    <w:semiHidden/>
    <w:rsid w:val="001E5A03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uiPriority w:val="99"/>
    <w:rsid w:val="001E5A0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E5A0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706FD"/>
    <w:rPr>
      <w:rFonts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uiPriority w:val="99"/>
    <w:semiHidden/>
    <w:rsid w:val="001E5A0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rsid w:val="001E5A0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FootnoteReference">
    <w:name w:val="footnote reference"/>
    <w:basedOn w:val="DefaultParagraphFont"/>
    <w:uiPriority w:val="99"/>
    <w:semiHidden/>
    <w:rsid w:val="001E5A03"/>
    <w:rPr>
      <w:rFonts w:cs="Times New Roman"/>
      <w:vertAlign w:val="superscript"/>
    </w:rPr>
  </w:style>
  <w:style w:type="paragraph" w:customStyle="1" w:styleId="Nagwekstrony">
    <w:name w:val="Nag?—wek strony"/>
    <w:basedOn w:val="Normal"/>
    <w:uiPriority w:val="99"/>
    <w:rsid w:val="001E5A03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"/>
    <w:uiPriority w:val="99"/>
    <w:rsid w:val="001E5A03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"/>
    <w:uiPriority w:val="99"/>
    <w:rsid w:val="001E5A03"/>
    <w:rPr>
      <w:rFonts w:ascii="Times New Roman" w:eastAsia="Times New Roman" w:hAnsi="Times New Roman"/>
      <w:sz w:val="24"/>
      <w:szCs w:val="24"/>
      <w:lang w:eastAsia="pl-PL"/>
    </w:rPr>
  </w:style>
  <w:style w:type="paragraph" w:styleId="NoSpacing">
    <w:name w:val="No Spacing"/>
    <w:uiPriority w:val="99"/>
    <w:qFormat/>
    <w:rsid w:val="001E5A03"/>
    <w:rPr>
      <w:lang w:eastAsia="en-US"/>
    </w:rPr>
  </w:style>
  <w:style w:type="paragraph" w:customStyle="1" w:styleId="Style3">
    <w:name w:val="Style3"/>
    <w:basedOn w:val="Normal"/>
    <w:uiPriority w:val="99"/>
    <w:rsid w:val="001E5A03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uiPriority w:val="99"/>
    <w:rsid w:val="001E5A03"/>
    <w:rPr>
      <w:rFonts w:ascii="Times New Roman" w:hAnsi="Times New Roman"/>
      <w:b/>
      <w:sz w:val="26"/>
    </w:rPr>
  </w:style>
  <w:style w:type="character" w:customStyle="1" w:styleId="FontStyle23">
    <w:name w:val="Font Style23"/>
    <w:uiPriority w:val="99"/>
    <w:rsid w:val="001E5A03"/>
    <w:rPr>
      <w:rFonts w:ascii="Times New Roman" w:hAnsi="Times New Roman"/>
      <w:sz w:val="22"/>
    </w:rPr>
  </w:style>
  <w:style w:type="character" w:customStyle="1" w:styleId="FontStyle27">
    <w:name w:val="Font Style27"/>
    <w:uiPriority w:val="99"/>
    <w:rsid w:val="001E5A03"/>
    <w:rPr>
      <w:rFonts w:ascii="Times New Roman" w:hAnsi="Times New Roman"/>
      <w:b/>
      <w:sz w:val="22"/>
    </w:rPr>
  </w:style>
  <w:style w:type="paragraph" w:customStyle="1" w:styleId="Standard">
    <w:name w:val="Standard"/>
    <w:uiPriority w:val="99"/>
    <w:rsid w:val="001E5A0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"/>
    <w:uiPriority w:val="99"/>
    <w:rsid w:val="001E5A03"/>
    <w:pPr>
      <w:widowControl w:val="0"/>
      <w:suppressLineNumbers/>
      <w:suppressAutoHyphens/>
    </w:pPr>
    <w:rPr>
      <w:rFonts w:ascii="Times New Roman" w:hAnsi="Times New Roman"/>
      <w:kern w:val="1"/>
      <w:sz w:val="24"/>
      <w:szCs w:val="24"/>
    </w:rPr>
  </w:style>
  <w:style w:type="character" w:customStyle="1" w:styleId="FontStyle21">
    <w:name w:val="Font Style21"/>
    <w:uiPriority w:val="99"/>
    <w:rsid w:val="001E5A03"/>
    <w:rPr>
      <w:rFonts w:ascii="Bookman Old Style" w:hAnsi="Bookman Old Style"/>
      <w:b/>
      <w:sz w:val="16"/>
    </w:rPr>
  </w:style>
  <w:style w:type="paragraph" w:styleId="NormalIndent">
    <w:name w:val="Normal Indent"/>
    <w:basedOn w:val="Normal"/>
    <w:uiPriority w:val="99"/>
    <w:semiHidden/>
    <w:rsid w:val="001E5A03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"/>
    <w:uiPriority w:val="99"/>
    <w:rsid w:val="001E5A03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PlainText">
    <w:name w:val="Plain Text"/>
    <w:basedOn w:val="Normal"/>
    <w:link w:val="PlainTextChar"/>
    <w:uiPriority w:val="99"/>
    <w:semiHidden/>
    <w:rsid w:val="001E5A03"/>
    <w:rPr>
      <w:rFonts w:ascii="Courier New" w:eastAsia="Times New Roman" w:hAnsi="Courier New"/>
      <w:sz w:val="20"/>
      <w:szCs w:val="20"/>
      <w:lang w:eastAsia="pl-P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706FD"/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">
    <w:name w:val="Zwykły tekst Znak"/>
    <w:uiPriority w:val="99"/>
    <w:rsid w:val="001E5A03"/>
    <w:rPr>
      <w:rFonts w:ascii="Courier New" w:hAnsi="Courier New"/>
    </w:rPr>
  </w:style>
  <w:style w:type="paragraph" w:styleId="List">
    <w:name w:val="List"/>
    <w:basedOn w:val="Normal"/>
    <w:uiPriority w:val="99"/>
    <w:semiHidden/>
    <w:rsid w:val="001E5A03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"/>
    <w:uiPriority w:val="99"/>
    <w:rsid w:val="001E5A03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"/>
    <w:uiPriority w:val="99"/>
    <w:rsid w:val="001E5A03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uiPriority w:val="99"/>
    <w:rsid w:val="001E5A0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uiPriority w:val="99"/>
    <w:rsid w:val="001E5A03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uiPriority w:val="99"/>
    <w:rsid w:val="001E5A03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uiPriority w:val="99"/>
    <w:rsid w:val="001E5A03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1E5A03"/>
  </w:style>
  <w:style w:type="paragraph" w:customStyle="1" w:styleId="WW-Tekstpodstawowy2">
    <w:name w:val="WW-Tekst podstawowy 2"/>
    <w:basedOn w:val="Normal"/>
    <w:uiPriority w:val="99"/>
    <w:rsid w:val="001E5A03"/>
    <w:pPr>
      <w:widowControl w:val="0"/>
      <w:suppressAutoHyphens/>
      <w:spacing w:before="120"/>
      <w:jc w:val="both"/>
    </w:pPr>
    <w:rPr>
      <w:rFonts w:ascii="Verdana" w:hAnsi="Verdana"/>
      <w:sz w:val="16"/>
      <w:szCs w:val="20"/>
      <w:lang w:eastAsia="ar-SA"/>
    </w:rPr>
  </w:style>
  <w:style w:type="paragraph" w:styleId="List5">
    <w:name w:val="List 5"/>
    <w:basedOn w:val="Normal"/>
    <w:uiPriority w:val="99"/>
    <w:semiHidden/>
    <w:rsid w:val="001E5A03"/>
    <w:pPr>
      <w:widowControl w:val="0"/>
      <w:suppressAutoHyphens/>
      <w:ind w:left="1415" w:hanging="283"/>
      <w:contextualSpacing/>
    </w:pPr>
    <w:rPr>
      <w:rFonts w:ascii="Times New Roman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"/>
    <w:uiPriority w:val="99"/>
    <w:rsid w:val="001E5A03"/>
    <w:pPr>
      <w:spacing w:after="200" w:line="276" w:lineRule="auto"/>
      <w:ind w:left="720"/>
    </w:pPr>
    <w:rPr>
      <w:rFonts w:eastAsia="Times New Roman"/>
    </w:rPr>
  </w:style>
  <w:style w:type="paragraph" w:customStyle="1" w:styleId="LPNaglowek">
    <w:name w:val="LP_Naglowek"/>
    <w:uiPriority w:val="99"/>
    <w:rsid w:val="00511A7B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uiPriority w:val="99"/>
    <w:rsid w:val="00511A7B"/>
    <w:rPr>
      <w:rFonts w:ascii="Arial" w:hAnsi="Arial"/>
    </w:rPr>
  </w:style>
  <w:style w:type="paragraph" w:customStyle="1" w:styleId="LPStopkaStrona">
    <w:name w:val="LP_Stopka_Strona"/>
    <w:uiPriority w:val="99"/>
    <w:locked/>
    <w:rsid w:val="00511A7B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uiPriority w:val="99"/>
    <w:locked/>
    <w:rsid w:val="00511A7B"/>
    <w:rPr>
      <w:rFonts w:ascii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211</Words>
  <Characters>1270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Jacek</dc:creator>
  <cp:keywords/>
  <dc:description/>
  <cp:lastModifiedBy>Stefan</cp:lastModifiedBy>
  <cp:revision>4</cp:revision>
  <cp:lastPrinted>2010-06-16T10:39:00Z</cp:lastPrinted>
  <dcterms:created xsi:type="dcterms:W3CDTF">2013-09-30T12:47:00Z</dcterms:created>
  <dcterms:modified xsi:type="dcterms:W3CDTF">2013-10-01T09:32:00Z</dcterms:modified>
</cp:coreProperties>
</file>